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9B571" w14:textId="5AD2C27B" w:rsidR="00804C8B" w:rsidRPr="00575C75" w:rsidRDefault="003F15D2" w:rsidP="00FB6014">
      <w:pPr>
        <w:tabs>
          <w:tab w:val="left" w:pos="360"/>
        </w:tabs>
        <w:jc w:val="center"/>
        <w:rPr>
          <w:rFonts w:ascii="Allianz Neo" w:hAnsi="Allianz Neo" w:cs="Arial"/>
          <w:b/>
          <w:bCs/>
          <w:iCs/>
          <w:sz w:val="24"/>
          <w:szCs w:val="24"/>
          <w:lang w:val="bg-BG"/>
        </w:rPr>
      </w:pPr>
      <w:r>
        <w:rPr>
          <w:rFonts w:ascii="Calibri" w:hAnsi="Calibri" w:cs="Calibri"/>
          <w:b/>
          <w:bCs/>
          <w:iCs/>
          <w:sz w:val="28"/>
          <w:szCs w:val="28"/>
          <w:lang w:val="bg-BG"/>
        </w:rPr>
        <w:t>Въпросник към покана за участие в конкурс за</w:t>
      </w:r>
      <w:r w:rsidR="003E71CD">
        <w:rPr>
          <w:rFonts w:ascii="Calibri" w:hAnsi="Calibri" w:cs="Calibri"/>
          <w:b/>
          <w:bCs/>
          <w:iCs/>
          <w:sz w:val="28"/>
          <w:szCs w:val="28"/>
          <w:lang w:val="bg-BG"/>
        </w:rPr>
        <w:t xml:space="preserve"> избор на доставчик на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ПОС</w:t>
      </w:r>
      <w:r w:rsidR="00D860E3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терминални</w:t>
      </w:r>
      <w:r w:rsidR="00D860E3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860E3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устройства</w:t>
      </w:r>
      <w:r w:rsidR="00E274F9">
        <w:rPr>
          <w:rFonts w:ascii="Calibri" w:hAnsi="Calibri" w:cs="Calibri"/>
          <w:b/>
          <w:bCs/>
          <w:iCs/>
          <w:sz w:val="28"/>
          <w:szCs w:val="28"/>
          <w:lang w:val="bg-BG"/>
        </w:rPr>
        <w:t xml:space="preserve"> и ПИН ПАД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с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операционна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5E4846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система</w:t>
      </w:r>
      <w:r w:rsidR="005E4846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6F1160" w:rsidRPr="007B79FF">
        <w:rPr>
          <w:rFonts w:ascii="Allianz Neo" w:hAnsi="Allianz Neo" w:cs="Arial"/>
          <w:b/>
          <w:bCs/>
          <w:iCs/>
          <w:sz w:val="28"/>
          <w:szCs w:val="28"/>
        </w:rPr>
        <w:t>LINUX</w:t>
      </w:r>
      <w:r w:rsidR="006F1160">
        <w:rPr>
          <w:rFonts w:asciiTheme="minorHAnsi" w:hAnsiTheme="minorHAnsi" w:cs="Arial"/>
          <w:b/>
          <w:bCs/>
          <w:iCs/>
          <w:sz w:val="28"/>
          <w:szCs w:val="28"/>
          <w:lang w:val="bg-BG"/>
        </w:rPr>
        <w:t xml:space="preserve">  и/или </w:t>
      </w:r>
      <w:r w:rsidR="001321DB" w:rsidRPr="007B79FF">
        <w:rPr>
          <w:rFonts w:asciiTheme="minorHAnsi" w:hAnsiTheme="minorHAnsi" w:cs="Arial"/>
          <w:b/>
          <w:bCs/>
          <w:iCs/>
          <w:sz w:val="28"/>
          <w:szCs w:val="28"/>
        </w:rPr>
        <w:t>ANDROID</w:t>
      </w:r>
      <w:r w:rsidR="001321DB">
        <w:rPr>
          <w:rFonts w:asciiTheme="minorHAnsi" w:hAnsiTheme="minorHAnsi" w:cs="Arial"/>
          <w:b/>
          <w:bCs/>
          <w:iCs/>
          <w:sz w:val="28"/>
          <w:szCs w:val="28"/>
          <w:lang w:val="bg-BG"/>
        </w:rPr>
        <w:t xml:space="preserve"> </w:t>
      </w:r>
      <w:r w:rsidR="00D12842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за</w:t>
      </w:r>
      <w:r w:rsidR="00D12842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12842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Алианц</w:t>
      </w:r>
      <w:r w:rsidR="00D12842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12842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Банк</w:t>
      </w:r>
      <w:r w:rsidR="00D12842" w:rsidRPr="00575C75">
        <w:rPr>
          <w:rFonts w:ascii="Allianz Neo" w:hAnsi="Allianz Neo" w:cs="Arial"/>
          <w:b/>
          <w:bCs/>
          <w:iCs/>
          <w:sz w:val="28"/>
          <w:szCs w:val="28"/>
          <w:lang w:val="bg-BG"/>
        </w:rPr>
        <w:t xml:space="preserve"> </w:t>
      </w:r>
      <w:r w:rsidR="00D12842" w:rsidRPr="00575C75">
        <w:rPr>
          <w:rFonts w:ascii="Calibri" w:hAnsi="Calibri" w:cs="Calibri"/>
          <w:b/>
          <w:bCs/>
          <w:iCs/>
          <w:sz w:val="28"/>
          <w:szCs w:val="28"/>
          <w:lang w:val="bg-BG"/>
        </w:rPr>
        <w:t>България</w:t>
      </w:r>
    </w:p>
    <w:p w14:paraId="6C6F6348" w14:textId="1FDF9DB7" w:rsidR="007574F8" w:rsidRPr="00575C75" w:rsidRDefault="007574F8" w:rsidP="00584673">
      <w:pPr>
        <w:tabs>
          <w:tab w:val="left" w:pos="360"/>
        </w:tabs>
        <w:jc w:val="center"/>
        <w:rPr>
          <w:rFonts w:ascii="Allianz Neo" w:hAnsi="Allianz Neo" w:cs="Arial"/>
          <w:b/>
          <w:bCs/>
          <w:sz w:val="24"/>
          <w:szCs w:val="24"/>
          <w:lang w:val="bg-BG"/>
        </w:rPr>
      </w:pPr>
    </w:p>
    <w:tbl>
      <w:tblPr>
        <w:tblW w:w="13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6945"/>
        <w:gridCol w:w="993"/>
        <w:gridCol w:w="1853"/>
      </w:tblGrid>
      <w:tr w:rsidR="009F5368" w:rsidRPr="00575C75" w14:paraId="29EDE297" w14:textId="77777777" w:rsidTr="005E6D87">
        <w:trPr>
          <w:trHeight w:val="562"/>
          <w:jc w:val="center"/>
        </w:trPr>
        <w:tc>
          <w:tcPr>
            <w:tcW w:w="3823" w:type="dxa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5FA281DF" w14:textId="4E32C30A" w:rsidR="009F5368" w:rsidRPr="00575C75" w:rsidRDefault="009F5368" w:rsidP="005E6D87">
            <w:pPr>
              <w:jc w:val="center"/>
              <w:rPr>
                <w:rFonts w:ascii="Allianz Neo" w:hAnsi="Allianz Neo" w:cs="Arial"/>
                <w:color w:val="FFFFFF"/>
                <w:sz w:val="24"/>
                <w:szCs w:val="24"/>
              </w:rPr>
            </w:pPr>
            <w:r w:rsidRPr="005E6D87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Име на компанията доставчик</w:t>
            </w:r>
          </w:p>
        </w:tc>
        <w:tc>
          <w:tcPr>
            <w:tcW w:w="6945" w:type="dxa"/>
            <w:vAlign w:val="center"/>
          </w:tcPr>
          <w:p w14:paraId="7AC02E7C" w14:textId="77777777" w:rsidR="009F5368" w:rsidRPr="00575C75" w:rsidRDefault="009F5368" w:rsidP="007170FD">
            <w:pPr>
              <w:tabs>
                <w:tab w:val="left" w:pos="360"/>
              </w:tabs>
              <w:jc w:val="right"/>
              <w:rPr>
                <w:rFonts w:ascii="Allianz Neo" w:hAnsi="Allianz Neo" w:cs="Arial"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shd w:val="clear" w:color="auto" w:fill="C6D9F1" w:themeFill="text2" w:themeFillTint="33"/>
            <w:vAlign w:val="center"/>
          </w:tcPr>
          <w:p w14:paraId="39C43D2A" w14:textId="25D900D1" w:rsidR="009F5368" w:rsidRPr="009F5368" w:rsidRDefault="009F5368" w:rsidP="003A5966">
            <w:pPr>
              <w:tabs>
                <w:tab w:val="left" w:pos="360"/>
              </w:tabs>
              <w:ind w:right="176"/>
              <w:jc w:val="right"/>
              <w:rPr>
                <w:rFonts w:ascii="Calibri" w:hAnsi="Calibri" w:cs="Calibri"/>
                <w:iCs/>
                <w:color w:val="FFFFFF"/>
                <w:sz w:val="24"/>
                <w:szCs w:val="24"/>
                <w:lang w:val="bg-BG"/>
              </w:rPr>
            </w:pPr>
            <w:r w:rsidRPr="005E6D87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ЕИК</w:t>
            </w:r>
          </w:p>
        </w:tc>
        <w:tc>
          <w:tcPr>
            <w:tcW w:w="1853" w:type="dxa"/>
            <w:vAlign w:val="center"/>
          </w:tcPr>
          <w:p w14:paraId="2880EA2F" w14:textId="2A9E9D45" w:rsidR="009F5368" w:rsidRPr="009F5368" w:rsidRDefault="009F5368" w:rsidP="007170FD">
            <w:pPr>
              <w:tabs>
                <w:tab w:val="left" w:pos="360"/>
              </w:tabs>
              <w:jc w:val="right"/>
              <w:rPr>
                <w:rFonts w:asciiTheme="minorHAnsi" w:hAnsiTheme="minorHAnsi" w:cs="Arial"/>
                <w:sz w:val="24"/>
                <w:szCs w:val="24"/>
                <w:lang w:val="bg-BG"/>
              </w:rPr>
            </w:pPr>
          </w:p>
        </w:tc>
      </w:tr>
    </w:tbl>
    <w:p w14:paraId="2B3F8113" w14:textId="77777777" w:rsidR="00132106" w:rsidRDefault="00132106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2A3083E2" w14:textId="77777777" w:rsidR="00EE60A1" w:rsidRDefault="00EE60A1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tbl>
      <w:tblPr>
        <w:tblW w:w="141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291"/>
        <w:gridCol w:w="1405"/>
        <w:gridCol w:w="1418"/>
        <w:gridCol w:w="1417"/>
        <w:gridCol w:w="1418"/>
        <w:gridCol w:w="1417"/>
        <w:gridCol w:w="1418"/>
        <w:gridCol w:w="1388"/>
        <w:gridCol w:w="1388"/>
      </w:tblGrid>
      <w:tr w:rsidR="002029B0" w:rsidRPr="006F1160" w14:paraId="4DDC7FB1" w14:textId="77777777" w:rsidTr="004C0DF9">
        <w:trPr>
          <w:trHeight w:val="375"/>
          <w:jc w:val="center"/>
        </w:trPr>
        <w:tc>
          <w:tcPr>
            <w:tcW w:w="14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5836EADA" w14:textId="12937D56" w:rsidR="002029B0" w:rsidRPr="00F6237D" w:rsidRDefault="002029B0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ru-RU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bg-BG"/>
              </w:rPr>
              <w:t xml:space="preserve">Операционна система </w:t>
            </w:r>
            <w:r w:rsidR="00D14AED" w:rsidRPr="00D14AED">
              <w:rPr>
                <w:rFonts w:ascii="Aptos Narrow" w:hAnsi="Aptos Narrow"/>
                <w:b/>
                <w:bCs/>
                <w:color w:val="EE0000"/>
                <w:sz w:val="28"/>
                <w:szCs w:val="28"/>
                <w:u w:val="single"/>
              </w:rPr>
              <w:t>LUNIX</w:t>
            </w:r>
            <w:r w:rsidR="00D14AED" w:rsidRPr="00D14AED">
              <w:rPr>
                <w:rFonts w:ascii="Aptos Narrow" w:hAnsi="Aptos Narrow"/>
                <w:b/>
                <w:bCs/>
                <w:color w:val="EE0000"/>
                <w:sz w:val="28"/>
                <w:szCs w:val="28"/>
                <w:lang w:val="ru-RU"/>
              </w:rPr>
              <w:t xml:space="preserve"> </w:t>
            </w:r>
            <w:r w:rsidR="00F6237D" w:rsidRPr="00F6237D"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ru-RU"/>
              </w:rPr>
              <w:t>(</w:t>
            </w:r>
            <w:r w:rsidR="00F6237D"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bg-BG"/>
              </w:rPr>
              <w:t xml:space="preserve">или друга различна от </w:t>
            </w:r>
            <w:r w:rsidR="00F6237D">
              <w:rPr>
                <w:rFonts w:ascii="Aptos Narrow" w:hAnsi="Aptos Narrow"/>
                <w:b/>
                <w:bCs/>
                <w:color w:val="0070C0"/>
                <w:sz w:val="28"/>
                <w:szCs w:val="28"/>
              </w:rPr>
              <w:t>Android</w:t>
            </w:r>
            <w:r w:rsidR="00F6237D" w:rsidRPr="00F6237D"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ru-RU"/>
              </w:rPr>
              <w:t>)</w:t>
            </w:r>
          </w:p>
        </w:tc>
      </w:tr>
      <w:tr w:rsidR="002029B0" w:rsidRPr="00E24DCC" w14:paraId="065BCCC6" w14:textId="77777777" w:rsidTr="00AA3060">
        <w:trPr>
          <w:trHeight w:val="31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F1B829E" w14:textId="77777777" w:rsidR="002029B0" w:rsidRPr="00E24DCC" w:rsidRDefault="002029B0" w:rsidP="004C0DF9">
            <w:pPr>
              <w:jc w:val="center"/>
              <w:rPr>
                <w:rFonts w:ascii="Arial" w:hAnsi="Arial" w:cs="Arial"/>
                <w:b/>
                <w:bCs/>
                <w:color w:val="0070C0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7D6EAEA7" w14:textId="77777777" w:rsidR="002029B0" w:rsidRPr="00E24DCC" w:rsidRDefault="002029B0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Функционалност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A2F32E8" w14:textId="77777777" w:rsidR="002029B0" w:rsidRPr="00E24DCC" w:rsidRDefault="002029B0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Стационарен ПОС терминал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1FC0BA09" w14:textId="77777777" w:rsidR="002029B0" w:rsidRPr="00E24DCC" w:rsidRDefault="002029B0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Мобилен ПОС терминал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</w:tcPr>
          <w:p w14:paraId="3FADB73F" w14:textId="77777777" w:rsidR="002029B0" w:rsidRPr="00D33543" w:rsidRDefault="002029B0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D33543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ПИН ПАД</w:t>
            </w:r>
          </w:p>
        </w:tc>
      </w:tr>
      <w:tr w:rsidR="00AA3060" w:rsidRPr="00E24DCC" w14:paraId="748CBE13" w14:textId="77777777" w:rsidTr="00AA3060">
        <w:trPr>
          <w:trHeight w:val="362"/>
          <w:jc w:val="center"/>
        </w:trPr>
        <w:tc>
          <w:tcPr>
            <w:tcW w:w="2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8E21FA6" w14:textId="018B3797" w:rsidR="00AA3060" w:rsidRPr="005716BF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b/>
                <w:bCs/>
                <w:color w:val="000000"/>
                <w:lang w:val="bg-BG"/>
              </w:rPr>
              <w:t>Производител и модел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5E4FDE6" w14:textId="63A34D95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CED04D2" w14:textId="6AF699E7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BDEC2D4" w14:textId="3A546CD3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BE53759" w14:textId="2CAB09F0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38946C0" w14:textId="486F73B2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6BD910" w14:textId="4A0D47F1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C5898E4" w14:textId="77777777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873262E" w14:textId="2B450504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</w:tr>
      <w:tr w:rsidR="00AA3060" w:rsidRPr="00E24DCC" w14:paraId="258D24EE" w14:textId="77777777" w:rsidTr="00340090">
        <w:trPr>
          <w:trHeight w:val="764"/>
          <w:jc w:val="center"/>
        </w:trPr>
        <w:tc>
          <w:tcPr>
            <w:tcW w:w="28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B7617" w14:textId="4A66A88D" w:rsidR="00AA3060" w:rsidRPr="00AA53A6" w:rsidRDefault="00AA3060" w:rsidP="00395E6F">
            <w:pPr>
              <w:jc w:val="center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A7DFFA3" w14:textId="77777777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EC4DB4C" w14:textId="77777777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11DA63C" w14:textId="77777777" w:rsidR="00AA3060" w:rsidRPr="00E24DCC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97F2B67" w14:textId="77777777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7EB105ED" w14:textId="77777777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83D4A6F" w14:textId="77777777" w:rsidR="00AA3060" w:rsidRPr="00E24DCC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2B72538D" w14:textId="77777777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25D6F8D" w14:textId="09F231EF" w:rsidR="00AA3060" w:rsidRPr="002029B0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AA3060" w:rsidRPr="006F1160" w14:paraId="2F9932FC" w14:textId="77777777" w:rsidTr="000F093A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E747C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9177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Сертификация на устройството в БОРИКА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4297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B9C2F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7E55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52C2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D81B8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2DE3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82F22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2BBA" w14:textId="19FED619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</w:tr>
      <w:tr w:rsidR="00AA3060" w:rsidRPr="00E24DCC" w14:paraId="3FA66E6A" w14:textId="77777777" w:rsidTr="00E7728E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5B66B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2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DFEE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Поддържа 4G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2805F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382A5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7CE62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5424C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D1608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0221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3C914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581EE" w14:textId="0E07C0B2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</w:tr>
      <w:tr w:rsidR="00AA3060" w:rsidRPr="00E24DCC" w14:paraId="030F227F" w14:textId="77777777" w:rsidTr="00BF37D2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6A203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3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2E33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Поддържа WI-FI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31D97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F323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651EB" w14:textId="77777777" w:rsidR="00AA3060" w:rsidRPr="00E24DCC" w:rsidRDefault="00AA3060" w:rsidP="00395E6F">
            <w:pPr>
              <w:jc w:val="right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173CC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42144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0479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2DFDA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5678" w14:textId="75037A2C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</w:tr>
      <w:tr w:rsidR="00AA3060" w:rsidRPr="00E24DCC" w14:paraId="6CFA6648" w14:textId="77777777" w:rsidTr="00EE1B14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2100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4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E60E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ETHERNET PORT (само за стационарни модели)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6499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46A7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A6549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C7BA8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0C994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1FBAB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F12C1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C534" w14:textId="23A466AB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</w:tr>
      <w:tr w:rsidR="00AA3060" w:rsidRPr="00E24DCC" w14:paraId="10A7541A" w14:textId="77777777" w:rsidTr="004E04E1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2C4E0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5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B4CA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GRRS комуникация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FAD68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C4AB9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B49D0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89A7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CA463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B1FD6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63FF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14595" w14:textId="6F8F8B88" w:rsidR="00AA3060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3060" w:rsidRPr="00E24DCC" w14:paraId="764E3621" w14:textId="77777777" w:rsidTr="00687836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21D5E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6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9AA2" w14:textId="7AA72824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PORT RS232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1F983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E0D6C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EB96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9D00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2FC17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DD833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FBB09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C7D6" w14:textId="70E8E09B" w:rsidR="00AA3060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3060" w:rsidRPr="00E24DCC" w14:paraId="05A46232" w14:textId="77777777" w:rsidTr="00E74E50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92F7" w14:textId="77777777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7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D4B1" w14:textId="3993133B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 xml:space="preserve">Възможност за външен ПИН ПАД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3E4D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EC10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BDE5C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E19E8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4B2BE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1E95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6FCAD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401C3" w14:textId="30FD926B" w:rsidR="00AA3060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3060" w:rsidRPr="00833622" w14:paraId="0984B6F1" w14:textId="77777777" w:rsidTr="005644B9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91E27" w14:textId="3F1BD0FF" w:rsidR="00AA3060" w:rsidRPr="005716BF" w:rsidRDefault="00AA3060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8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9610" w14:textId="77777777" w:rsidR="00AA3060" w:rsidRPr="005716BF" w:rsidRDefault="00AA3060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Версия PCI PTS Х.Х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799C3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29F4A" w14:textId="77777777" w:rsidR="00AA3060" w:rsidRPr="000151EF" w:rsidRDefault="00AA3060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9E5E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956BC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15B4A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FC6C" w14:textId="77777777" w:rsidR="00AA3060" w:rsidRPr="00E24DCC" w:rsidRDefault="00AA3060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BEFB1" w14:textId="73E52C26" w:rsidR="00AA3060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B391" w14:textId="39DB9D00" w:rsidR="00AA3060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F5437B" w:rsidRPr="00E24DCC" w14:paraId="03D1A528" w14:textId="77777777" w:rsidTr="00A24AF0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AF95E" w14:textId="57A8AC06" w:rsidR="00F5437B" w:rsidRPr="005716BF" w:rsidRDefault="00F5437B" w:rsidP="00395E6F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5716BF">
              <w:rPr>
                <w:rFonts w:ascii="Arial" w:hAnsi="Arial" w:cs="Arial"/>
                <w:color w:val="000000"/>
                <w:lang w:val="bg-BG"/>
              </w:rPr>
              <w:t>9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5F5D" w14:textId="77777777" w:rsidR="00F5437B" w:rsidRPr="005716BF" w:rsidRDefault="00F5437B" w:rsidP="00395E6F">
            <w:pPr>
              <w:rPr>
                <w:rFonts w:ascii="Aptos Narrow" w:hAnsi="Aptos Narrow"/>
                <w:color w:val="000000"/>
                <w:lang w:val="bg-BG"/>
              </w:rPr>
            </w:pPr>
            <w:r w:rsidRPr="005716BF">
              <w:rPr>
                <w:rFonts w:ascii="Aptos Narrow" w:hAnsi="Aptos Narrow"/>
                <w:color w:val="000000"/>
                <w:lang w:val="bg-BG"/>
              </w:rPr>
              <w:t>Възможност за мониторинг на ПОС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07949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9ACB" w14:textId="77777777" w:rsidR="00F5437B" w:rsidRPr="000151EF" w:rsidRDefault="00F5437B" w:rsidP="00395E6F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3D34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CDD78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8F572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D00BE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00EC2" w14:textId="77777777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239D6" w14:textId="06132D58" w:rsidR="00F5437B" w:rsidRPr="00E24DCC" w:rsidRDefault="00F5437B" w:rsidP="00395E6F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</w:tbl>
    <w:p w14:paraId="40D0F11C" w14:textId="77777777" w:rsidR="00EE60A1" w:rsidRDefault="00EE60A1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59C2DA6F" w14:textId="77777777" w:rsidR="00E97F99" w:rsidRDefault="00E97F99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1B302149" w14:textId="77777777" w:rsidR="005716BF" w:rsidRDefault="005716BF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tbl>
      <w:tblPr>
        <w:tblW w:w="141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29"/>
        <w:gridCol w:w="1401"/>
        <w:gridCol w:w="1418"/>
        <w:gridCol w:w="1417"/>
        <w:gridCol w:w="1418"/>
        <w:gridCol w:w="1275"/>
        <w:gridCol w:w="1276"/>
        <w:gridCol w:w="1263"/>
        <w:gridCol w:w="1263"/>
      </w:tblGrid>
      <w:tr w:rsidR="00D33543" w:rsidRPr="00E24DCC" w14:paraId="51875A8F" w14:textId="2B376134" w:rsidTr="00D5538F">
        <w:trPr>
          <w:trHeight w:val="375"/>
          <w:jc w:val="center"/>
        </w:trPr>
        <w:tc>
          <w:tcPr>
            <w:tcW w:w="141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0698C24D" w14:textId="69A6BC09" w:rsidR="00D33543" w:rsidRPr="00E24DCC" w:rsidRDefault="00D33543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8"/>
                <w:szCs w:val="28"/>
                <w:lang w:val="bg-BG"/>
              </w:rPr>
              <w:lastRenderedPageBreak/>
              <w:t xml:space="preserve">Операционна система </w:t>
            </w:r>
            <w:r w:rsidR="00D14AED" w:rsidRPr="00D14AED">
              <w:rPr>
                <w:rFonts w:ascii="Aptos Narrow" w:hAnsi="Aptos Narrow"/>
                <w:b/>
                <w:bCs/>
                <w:color w:val="EE0000"/>
                <w:sz w:val="28"/>
                <w:szCs w:val="28"/>
                <w:u w:val="single"/>
                <w:lang w:val="bg-BG"/>
              </w:rPr>
              <w:t>ANDROID</w:t>
            </w:r>
          </w:p>
        </w:tc>
      </w:tr>
      <w:tr w:rsidR="00D33543" w:rsidRPr="00E24DCC" w14:paraId="28A50A1B" w14:textId="11174F32" w:rsidTr="0020284F">
        <w:trPr>
          <w:trHeight w:val="31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0AA119D" w14:textId="77777777" w:rsidR="00D33543" w:rsidRPr="00E24DCC" w:rsidRDefault="00D33543" w:rsidP="004C0DF9">
            <w:pPr>
              <w:jc w:val="center"/>
              <w:rPr>
                <w:rFonts w:ascii="Arial" w:hAnsi="Arial" w:cs="Arial"/>
                <w:b/>
                <w:bCs/>
                <w:color w:val="0070C0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№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vAlign w:val="center"/>
            <w:hideMark/>
          </w:tcPr>
          <w:p w14:paraId="2772A2EE" w14:textId="77777777" w:rsidR="00D33543" w:rsidRPr="00E24DCC" w:rsidRDefault="00D33543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Функционалност</w:t>
            </w:r>
          </w:p>
        </w:tc>
        <w:tc>
          <w:tcPr>
            <w:tcW w:w="4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3E157B4" w14:textId="77777777" w:rsidR="00D33543" w:rsidRPr="00E24DCC" w:rsidRDefault="00D33543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Стационарен ПОС терминал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26EE8D07" w14:textId="77777777" w:rsidR="00D33543" w:rsidRPr="00E24DCC" w:rsidRDefault="00D33543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E24DCC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Мобилен ПОС терминал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</w:tcPr>
          <w:p w14:paraId="4645EA1C" w14:textId="1EA2A6A1" w:rsidR="00D33543" w:rsidRPr="00D33543" w:rsidRDefault="00D33543" w:rsidP="004C0DF9">
            <w:pPr>
              <w:jc w:val="center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D33543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ПИН ПАД</w:t>
            </w:r>
          </w:p>
        </w:tc>
      </w:tr>
      <w:tr w:rsidR="00AA53A6" w:rsidRPr="00E24DCC" w14:paraId="31946EE9" w14:textId="6419B19B" w:rsidTr="0020284F">
        <w:trPr>
          <w:trHeight w:val="282"/>
          <w:jc w:val="center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16900" w14:textId="56BD3349" w:rsidR="00AA53A6" w:rsidRPr="00E24DCC" w:rsidRDefault="00AA53A6" w:rsidP="00AA53A6">
            <w:pPr>
              <w:jc w:val="center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val="bg-BG"/>
              </w:rPr>
              <w:t>П</w:t>
            </w:r>
            <w:r w:rsidRPr="00E24DCC"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val="bg-BG"/>
              </w:rPr>
              <w:t>роизводител и модел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575627" w14:textId="2B3179B5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3EDDE" w14:textId="2416EC32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611DF" w14:textId="1E701308" w:rsidR="00AA53A6" w:rsidRPr="00E24DCC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1481DC" w14:textId="4C96DDB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6D817" w14:textId="52C49E14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86EED" w14:textId="5BF154FB" w:rsidR="00AA53A6" w:rsidRPr="00E24DCC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ECF43" w14:textId="54561AB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F7587" w14:textId="064BD02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AA53A6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val="bg-BG"/>
              </w:rPr>
              <w:t>Производител и модел 1</w:t>
            </w:r>
          </w:p>
        </w:tc>
      </w:tr>
      <w:tr w:rsidR="00AA53A6" w:rsidRPr="00E24DCC" w14:paraId="36EBDDB5" w14:textId="77777777" w:rsidTr="00340090">
        <w:trPr>
          <w:trHeight w:val="654"/>
          <w:jc w:val="center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4125C" w14:textId="77777777" w:rsidR="00AA53A6" w:rsidRDefault="00AA53A6" w:rsidP="00AA53A6">
            <w:pPr>
              <w:jc w:val="center"/>
              <w:rPr>
                <w:rFonts w:ascii="Aptos Narrow" w:hAnsi="Aptos Narrow"/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1471D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1E866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D41C2" w14:textId="77777777" w:rsidR="00AA53A6" w:rsidRPr="00E24DCC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08BDE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275B3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A3AC2" w14:textId="77777777" w:rsidR="00AA53A6" w:rsidRPr="00E24DCC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CD928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37B3E" w14:textId="77777777" w:rsidR="00AA53A6" w:rsidRPr="002029B0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AA53A6" w:rsidRPr="006F1160" w14:paraId="22220C91" w14:textId="21370892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FC161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1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CD3" w14:textId="0691F4AF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Сертификация на устройството в БОРИКА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922D" w14:textId="01FE131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481EB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92AE" w14:textId="03F3C2C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579F9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0D7E2" w14:textId="218F7E1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B532" w14:textId="5AB1E11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3A48F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09CF5" w14:textId="48158A3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</w:tr>
      <w:tr w:rsidR="00AA53A6" w:rsidRPr="00E24DCC" w14:paraId="306208A9" w14:textId="50E671FA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E282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2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41CE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Поддържа 4G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77EF6" w14:textId="0B2E98B2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F7BC2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E786A" w14:textId="041DC872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71DB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E3434" w14:textId="4B3E4B2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5837D" w14:textId="2FA1B492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CCD6A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F593D" w14:textId="62E9528F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E24DCC" w14:paraId="3ADC0463" w14:textId="357A9BF0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3025A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110E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Поддържа WI-FI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4889" w14:textId="15A4A18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E00A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92BF" w14:textId="2D408D85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31CA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A791" w14:textId="1864EF6F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33B05" w14:textId="31457ACB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3D04A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D21E6" w14:textId="2C11293E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E24DCC" w14:paraId="1A2B3A93" w14:textId="4E1D28CE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0E14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4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CD03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ETHERNET PORT (само за стационарни модели)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6CB53" w14:textId="67D4D59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D5339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03D2" w14:textId="73BD77E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394C9" w14:textId="1A854C9C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672DE" w14:textId="06D8BC11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197D9" w14:textId="43B37EE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76B7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34DA3" w14:textId="2967FB9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E24DCC" w14:paraId="3D041798" w14:textId="145DDA10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2CB9C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5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C79B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GRRS комуникация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B7E64" w14:textId="6B1265CB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C436D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CB08C" w14:textId="5245319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DB47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DCC1E" w14:textId="2F431D0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C6BE6" w14:textId="4D91C78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FD5DF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341C5" w14:textId="152B1E42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E24DCC" w14:paraId="7872BB24" w14:textId="79B49A29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9EF2B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335D" w14:textId="67BD6614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PORT RS232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46275" w14:textId="3BD808CB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D1FD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FD04" w14:textId="5177471C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F40D4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6C7A" w14:textId="121A572E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5EFD" w14:textId="7023B3A1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51036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1E24" w14:textId="3234740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E24DCC" w14:paraId="78021477" w14:textId="7CD71409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24CDC" w14:textId="7777777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8CA1" w14:textId="2B3F8A33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 xml:space="preserve">Възможност за външен ПИН ПАД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EE3B" w14:textId="69D62AE3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8CA0A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1D15" w14:textId="705F7E9A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5F373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8BB0" w14:textId="48EB6BDE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CFB5" w14:textId="6A14B6C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C48B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9DFF" w14:textId="21536D1C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  <w:tr w:rsidR="00AA53A6" w:rsidRPr="006F1160" w14:paraId="0CAD6AE3" w14:textId="665CDC29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7FE8A" w14:textId="79418567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76D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Версия PCI PTS Х.Х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F948" w14:textId="583829D2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51623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10FA" w14:textId="511ACC86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F9E0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12E25" w14:textId="51F39BFC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42DC9" w14:textId="2E8762D8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8929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1179" w14:textId="1AACF75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</w:tr>
      <w:tr w:rsidR="00AA53A6" w:rsidRPr="00E24DCC" w14:paraId="02CB8C58" w14:textId="10F4AA1B" w:rsidTr="0020284F">
        <w:trPr>
          <w:trHeight w:val="51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4B65" w14:textId="314B27B8" w:rsidR="00AA53A6" w:rsidRPr="0020284F" w:rsidRDefault="00AA53A6" w:rsidP="00AA53A6">
            <w:pPr>
              <w:jc w:val="center"/>
              <w:rPr>
                <w:rFonts w:ascii="Arial" w:hAnsi="Arial" w:cs="Arial"/>
                <w:color w:val="000000"/>
                <w:lang w:val="bg-BG"/>
              </w:rPr>
            </w:pPr>
            <w:r w:rsidRPr="0020284F">
              <w:rPr>
                <w:rFonts w:ascii="Arial" w:hAnsi="Arial" w:cs="Arial"/>
                <w:color w:val="000000"/>
                <w:lang w:val="bg-BG"/>
              </w:rPr>
              <w:t>9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6616" w14:textId="77777777" w:rsidR="00AA53A6" w:rsidRPr="0020284F" w:rsidRDefault="00AA53A6" w:rsidP="00AA53A6">
            <w:pPr>
              <w:rPr>
                <w:rFonts w:ascii="Aptos Narrow" w:hAnsi="Aptos Narrow"/>
                <w:color w:val="000000"/>
                <w:lang w:val="bg-BG"/>
              </w:rPr>
            </w:pPr>
            <w:r w:rsidRPr="0020284F">
              <w:rPr>
                <w:rFonts w:ascii="Aptos Narrow" w:hAnsi="Aptos Narrow"/>
                <w:color w:val="000000"/>
                <w:lang w:val="bg-BG"/>
              </w:rPr>
              <w:t>Възможност за мониторинг на ПОС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58B3" w14:textId="7DA9319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F4D51" w14:textId="77777777" w:rsidR="00AA53A6" w:rsidRPr="000151EF" w:rsidRDefault="00AA53A6" w:rsidP="00AA53A6">
            <w:pPr>
              <w:jc w:val="center"/>
              <w:rPr>
                <w:rFonts w:ascii="Arial" w:hAnsi="Arial" w:cs="Arial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8480" w14:textId="5C503FE0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C3A9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E230" w14:textId="732A2EE4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346A" w14:textId="46CFFCA9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9314" w14:textId="77777777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8808" w14:textId="188D92BB" w:rsidR="00AA53A6" w:rsidRPr="00E24DCC" w:rsidRDefault="00AA53A6" w:rsidP="00AA53A6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</w:pPr>
            <w:r>
              <w:rPr>
                <w:rFonts w:ascii="Aptos Narrow" w:hAnsi="Aptos Narrow"/>
                <w:color w:val="000000"/>
                <w:sz w:val="24"/>
                <w:szCs w:val="24"/>
                <w:lang w:val="bg-BG"/>
              </w:rPr>
              <w:t>*</w:t>
            </w:r>
          </w:p>
        </w:tc>
      </w:tr>
    </w:tbl>
    <w:p w14:paraId="7372DD13" w14:textId="77777777" w:rsidR="00132106" w:rsidRDefault="00132106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20C9AF3F" w14:textId="77777777" w:rsidR="000712D0" w:rsidRPr="00575C75" w:rsidRDefault="000712D0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6192B9FD" w14:textId="507E7DB8" w:rsidR="00132106" w:rsidRPr="00686AEF" w:rsidRDefault="00A8644A" w:rsidP="00E77027">
      <w:pPr>
        <w:jc w:val="both"/>
        <w:rPr>
          <w:rFonts w:ascii="Calibri" w:hAnsi="Calibri" w:cs="Calibri"/>
          <w:b/>
          <w:bCs/>
          <w:sz w:val="24"/>
          <w:szCs w:val="24"/>
          <w:lang w:val="ru-RU"/>
        </w:rPr>
      </w:pPr>
      <w:r w:rsidRPr="00686AEF">
        <w:rPr>
          <w:rFonts w:ascii="Calibri" w:hAnsi="Calibri" w:cs="Calibri"/>
          <w:b/>
          <w:bCs/>
          <w:sz w:val="24"/>
          <w:szCs w:val="24"/>
          <w:lang w:val="ru-RU"/>
        </w:rPr>
        <w:t>Указания</w:t>
      </w:r>
      <w:r w:rsidR="00C100BC" w:rsidRPr="00686AEF">
        <w:rPr>
          <w:rFonts w:ascii="Calibri" w:hAnsi="Calibri" w:cs="Calibri"/>
          <w:b/>
          <w:bCs/>
          <w:sz w:val="24"/>
          <w:szCs w:val="24"/>
          <w:lang w:val="ru-RU"/>
        </w:rPr>
        <w:t xml:space="preserve"> за попълване</w:t>
      </w:r>
      <w:r w:rsidR="00556D05" w:rsidRPr="00686AEF">
        <w:rPr>
          <w:rFonts w:ascii="Calibri" w:hAnsi="Calibri" w:cs="Calibri"/>
          <w:b/>
          <w:bCs/>
          <w:sz w:val="24"/>
          <w:szCs w:val="24"/>
          <w:lang w:val="ru-RU"/>
        </w:rPr>
        <w:t>:</w:t>
      </w:r>
    </w:p>
    <w:p w14:paraId="165BF417" w14:textId="37C33EFA" w:rsidR="00EA642D" w:rsidRDefault="00631213" w:rsidP="00EA642D">
      <w:pPr>
        <w:pStyle w:val="ListParagraph"/>
        <w:numPr>
          <w:ilvl w:val="0"/>
          <w:numId w:val="39"/>
        </w:numPr>
        <w:jc w:val="both"/>
        <w:rPr>
          <w:rFonts w:ascii="Calibri" w:hAnsi="Calibri" w:cs="Calibri"/>
          <w:sz w:val="24"/>
          <w:szCs w:val="24"/>
          <w:lang w:val="ru-RU"/>
        </w:rPr>
      </w:pPr>
      <w:r>
        <w:rPr>
          <w:rFonts w:ascii="Calibri" w:hAnsi="Calibri" w:cs="Calibri"/>
          <w:sz w:val="24"/>
          <w:szCs w:val="24"/>
          <w:lang w:val="ru-RU"/>
        </w:rPr>
        <w:t xml:space="preserve">При наличе на посочената функционалност се </w:t>
      </w:r>
      <w:r w:rsidR="00900C0D">
        <w:rPr>
          <w:rFonts w:ascii="Calibri" w:hAnsi="Calibri" w:cs="Calibri"/>
          <w:sz w:val="24"/>
          <w:szCs w:val="24"/>
          <w:lang w:val="ru-RU"/>
        </w:rPr>
        <w:t>посочва</w:t>
      </w:r>
      <w:r>
        <w:rPr>
          <w:rFonts w:ascii="Calibri" w:hAnsi="Calibri" w:cs="Calibri"/>
          <w:sz w:val="24"/>
          <w:szCs w:val="24"/>
          <w:lang w:val="ru-RU"/>
        </w:rPr>
        <w:t xml:space="preserve"> </w:t>
      </w:r>
      <w:r w:rsidR="0069336E">
        <w:rPr>
          <w:rFonts w:ascii="Calibri" w:hAnsi="Calibri" w:cs="Calibri"/>
          <w:sz w:val="24"/>
          <w:szCs w:val="24"/>
          <w:lang w:val="bg-BG"/>
        </w:rPr>
        <w:t>„</w:t>
      </w:r>
      <w:r>
        <w:rPr>
          <w:rFonts w:ascii="Calibri" w:hAnsi="Calibri" w:cs="Calibri"/>
          <w:sz w:val="24"/>
          <w:szCs w:val="24"/>
          <w:lang w:val="ru-RU"/>
        </w:rPr>
        <w:t>ДА</w:t>
      </w:r>
      <w:r w:rsidR="0069336E">
        <w:rPr>
          <w:rFonts w:ascii="Calibri" w:hAnsi="Calibri" w:cs="Calibri"/>
          <w:sz w:val="24"/>
          <w:szCs w:val="24"/>
          <w:lang w:val="bg-BG"/>
        </w:rPr>
        <w:t>“</w:t>
      </w:r>
      <w:r>
        <w:rPr>
          <w:rFonts w:ascii="Calibri" w:hAnsi="Calibri" w:cs="Calibri"/>
          <w:sz w:val="24"/>
          <w:szCs w:val="24"/>
          <w:lang w:val="ru-RU"/>
        </w:rPr>
        <w:t xml:space="preserve">, </w:t>
      </w:r>
      <w:r w:rsidR="0069336E">
        <w:rPr>
          <w:rFonts w:ascii="Calibri" w:hAnsi="Calibri" w:cs="Calibri"/>
          <w:sz w:val="24"/>
          <w:szCs w:val="24"/>
          <w:lang w:val="ru-RU"/>
        </w:rPr>
        <w:t xml:space="preserve">ако не се поддържа се </w:t>
      </w:r>
      <w:r w:rsidR="00900C0D">
        <w:rPr>
          <w:rFonts w:ascii="Calibri" w:hAnsi="Calibri" w:cs="Calibri"/>
          <w:sz w:val="24"/>
          <w:szCs w:val="24"/>
          <w:lang w:val="ru-RU"/>
        </w:rPr>
        <w:t>посочва</w:t>
      </w:r>
      <w:r w:rsidR="0069336E">
        <w:rPr>
          <w:rFonts w:ascii="Calibri" w:hAnsi="Calibri" w:cs="Calibri"/>
          <w:sz w:val="24"/>
          <w:szCs w:val="24"/>
          <w:lang w:val="ru-RU"/>
        </w:rPr>
        <w:t xml:space="preserve"> </w:t>
      </w:r>
      <w:r w:rsidR="0069336E">
        <w:rPr>
          <w:rFonts w:ascii="Calibri" w:hAnsi="Calibri" w:cs="Calibri"/>
          <w:sz w:val="24"/>
          <w:szCs w:val="24"/>
          <w:lang w:val="bg-BG"/>
        </w:rPr>
        <w:t>„НЕ“</w:t>
      </w:r>
      <w:r w:rsidR="00EE0615">
        <w:rPr>
          <w:rFonts w:ascii="Calibri" w:hAnsi="Calibri" w:cs="Calibri"/>
          <w:sz w:val="24"/>
          <w:szCs w:val="24"/>
          <w:lang w:val="ru-RU"/>
        </w:rPr>
        <w:t>.</w:t>
      </w:r>
    </w:p>
    <w:p w14:paraId="5E927949" w14:textId="63857D89" w:rsidR="009D2025" w:rsidRDefault="00CA4FC3" w:rsidP="00EA642D">
      <w:pPr>
        <w:pStyle w:val="ListParagraph"/>
        <w:numPr>
          <w:ilvl w:val="0"/>
          <w:numId w:val="39"/>
        </w:numPr>
        <w:jc w:val="both"/>
        <w:rPr>
          <w:rFonts w:ascii="Calibri" w:hAnsi="Calibri" w:cs="Calibri"/>
          <w:sz w:val="24"/>
          <w:szCs w:val="24"/>
          <w:lang w:val="ru-RU"/>
        </w:rPr>
      </w:pPr>
      <w:r>
        <w:rPr>
          <w:rFonts w:ascii="Calibri" w:hAnsi="Calibri" w:cs="Calibri"/>
          <w:sz w:val="24"/>
          <w:szCs w:val="24"/>
          <w:lang w:val="bg-BG"/>
        </w:rPr>
        <w:t>В</w:t>
      </w:r>
      <w:r w:rsidR="009D2025">
        <w:rPr>
          <w:rFonts w:ascii="Calibri" w:hAnsi="Calibri" w:cs="Calibri"/>
          <w:sz w:val="24"/>
          <w:szCs w:val="24"/>
          <w:lang w:val="ru-RU"/>
        </w:rPr>
        <w:t xml:space="preserve"> т.</w:t>
      </w:r>
      <w:r w:rsidR="009F25EF">
        <w:rPr>
          <w:rFonts w:ascii="Calibri" w:hAnsi="Calibri" w:cs="Calibri"/>
          <w:sz w:val="24"/>
          <w:szCs w:val="24"/>
          <w:lang w:val="ru-RU"/>
        </w:rPr>
        <w:t>8</w:t>
      </w:r>
      <w:r w:rsidR="009D2025">
        <w:rPr>
          <w:rFonts w:ascii="Calibri" w:hAnsi="Calibri" w:cs="Calibri"/>
          <w:sz w:val="24"/>
          <w:szCs w:val="24"/>
          <w:lang w:val="ru-RU"/>
        </w:rPr>
        <w:t xml:space="preserve"> се посочва версията</w:t>
      </w:r>
      <w:r>
        <w:rPr>
          <w:rFonts w:ascii="Calibri" w:hAnsi="Calibri" w:cs="Calibri"/>
          <w:sz w:val="24"/>
          <w:szCs w:val="24"/>
          <w:lang w:val="ru-RU"/>
        </w:rPr>
        <w:t>, например</w:t>
      </w:r>
      <w:r w:rsidR="000E367D">
        <w:rPr>
          <w:rFonts w:ascii="Calibri" w:hAnsi="Calibri" w:cs="Calibri"/>
          <w:sz w:val="24"/>
          <w:szCs w:val="24"/>
          <w:lang w:val="ru-RU"/>
        </w:rPr>
        <w:t xml:space="preserve">: </w:t>
      </w:r>
      <w:r w:rsidRPr="00CA4FC3">
        <w:rPr>
          <w:rFonts w:ascii="Calibri" w:hAnsi="Calibri" w:cs="Calibri"/>
          <w:sz w:val="24"/>
          <w:szCs w:val="24"/>
          <w:lang w:val="ru-RU"/>
        </w:rPr>
        <w:t>5.0</w:t>
      </w:r>
    </w:p>
    <w:p w14:paraId="715076A8" w14:textId="77777777" w:rsidR="00C50E64" w:rsidRDefault="00C50E64" w:rsidP="00C50E64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6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0"/>
        <w:gridCol w:w="2126"/>
        <w:gridCol w:w="5812"/>
        <w:gridCol w:w="1451"/>
        <w:gridCol w:w="1951"/>
      </w:tblGrid>
      <w:tr w:rsidR="00667A24" w:rsidRPr="00575C75" w14:paraId="0753C7AE" w14:textId="77777777" w:rsidTr="00667A24">
        <w:trPr>
          <w:trHeight w:val="79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6A0304F" w14:textId="77777777" w:rsidR="00667A24" w:rsidRPr="00DC70C5" w:rsidRDefault="00667A24" w:rsidP="00667A24">
            <w:pPr>
              <w:tabs>
                <w:tab w:val="left" w:pos="360"/>
              </w:tabs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DC70C5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Дата</w:t>
            </w:r>
          </w:p>
          <w:p w14:paraId="0A6A203E" w14:textId="77777777" w:rsidR="00667A24" w:rsidRPr="00575C75" w:rsidRDefault="00667A24" w:rsidP="00667A24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i/>
                <w:iCs/>
                <w:color w:val="FFFFFF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463A053" w14:textId="77777777" w:rsidR="00667A24" w:rsidRPr="00575C75" w:rsidRDefault="00667A24" w:rsidP="00667A24">
            <w:pPr>
              <w:tabs>
                <w:tab w:val="left" w:pos="360"/>
              </w:tabs>
              <w:rPr>
                <w:rFonts w:ascii="Allianz Neo" w:hAnsi="Allianz Neo" w:cs="Arial"/>
                <w:sz w:val="24"/>
                <w:szCs w:val="24"/>
                <w:lang w:val="bg-BG"/>
              </w:rPr>
            </w:pPr>
            <w:proofErr w:type="gramStart"/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dd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  <w:t>.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mm</w:t>
            </w:r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  <w:t>.</w:t>
            </w:r>
            <w:proofErr w:type="spellStart"/>
            <w:r w:rsidRPr="00575C75"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  <w:t>yyyy</w:t>
            </w:r>
            <w:proofErr w:type="spellEnd"/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D0A53AA" w14:textId="77777777" w:rsidR="00667A24" w:rsidRPr="00DC70C5" w:rsidRDefault="00667A24" w:rsidP="00667A24">
            <w:pPr>
              <w:tabs>
                <w:tab w:val="left" w:pos="360"/>
              </w:tabs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DC70C5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Име и позиция</w:t>
            </w:r>
          </w:p>
          <w:p w14:paraId="30386D7C" w14:textId="77777777" w:rsidR="00667A24" w:rsidRPr="00DC70C5" w:rsidRDefault="00667A24" w:rsidP="00667A24">
            <w:pPr>
              <w:tabs>
                <w:tab w:val="left" w:pos="360"/>
              </w:tabs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7FCD07E2" w14:textId="77777777" w:rsidR="00667A24" w:rsidRPr="00575C75" w:rsidRDefault="00667A24" w:rsidP="00667A24">
            <w:pPr>
              <w:tabs>
                <w:tab w:val="left" w:pos="360"/>
              </w:tabs>
              <w:jc w:val="center"/>
              <w:rPr>
                <w:rFonts w:ascii="Allianz Neo" w:hAnsi="Allianz Neo" w:cs="Arial"/>
                <w:i/>
                <w:color w:val="A6A6A6"/>
                <w:sz w:val="24"/>
                <w:szCs w:val="24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7B46122" w14:textId="77777777" w:rsidR="00667A24" w:rsidRPr="00DC70C5" w:rsidRDefault="00667A24" w:rsidP="00667A24">
            <w:pPr>
              <w:tabs>
                <w:tab w:val="left" w:pos="360"/>
              </w:tabs>
              <w:ind w:right="176"/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</w:pPr>
            <w:r w:rsidRPr="00DC70C5">
              <w:rPr>
                <w:rFonts w:ascii="Aptos Narrow" w:hAnsi="Aptos Narrow"/>
                <w:b/>
                <w:bCs/>
                <w:color w:val="0070C0"/>
                <w:sz w:val="24"/>
                <w:szCs w:val="24"/>
                <w:lang w:val="bg-BG"/>
              </w:rPr>
              <w:t>Подпис</w:t>
            </w:r>
          </w:p>
          <w:p w14:paraId="5DFF5541" w14:textId="77777777" w:rsidR="00667A24" w:rsidRPr="00575C75" w:rsidRDefault="00667A24" w:rsidP="00667A24">
            <w:pPr>
              <w:tabs>
                <w:tab w:val="left" w:pos="360"/>
              </w:tabs>
              <w:ind w:right="176"/>
              <w:rPr>
                <w:rFonts w:ascii="Allianz Neo" w:hAnsi="Allianz Neo" w:cs="Arial"/>
                <w:iCs/>
                <w:color w:val="FFFFFF"/>
                <w:sz w:val="24"/>
                <w:szCs w:val="24"/>
                <w:lang w:val="bg-BG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14:paraId="27767ADA" w14:textId="77777777" w:rsidR="00667A24" w:rsidRPr="00575C75" w:rsidRDefault="00667A24" w:rsidP="00667A24">
            <w:pPr>
              <w:tabs>
                <w:tab w:val="left" w:pos="360"/>
              </w:tabs>
              <w:jc w:val="right"/>
              <w:rPr>
                <w:rFonts w:ascii="Allianz Neo" w:hAnsi="Allianz Neo" w:cs="Arial"/>
                <w:i/>
                <w:color w:val="A6A6A6"/>
                <w:sz w:val="24"/>
                <w:szCs w:val="24"/>
                <w:lang w:val="bg-BG"/>
              </w:rPr>
            </w:pPr>
          </w:p>
        </w:tc>
      </w:tr>
    </w:tbl>
    <w:p w14:paraId="13FFD24A" w14:textId="77777777" w:rsidR="009654D2" w:rsidRDefault="009654D2" w:rsidP="00C50E64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p w14:paraId="77E9ADAF" w14:textId="77777777" w:rsidR="00E717B8" w:rsidRDefault="00E717B8" w:rsidP="00E77027">
      <w:pPr>
        <w:jc w:val="both"/>
        <w:rPr>
          <w:rFonts w:ascii="Allianz Neo" w:hAnsi="Allianz Neo" w:cs="Arial"/>
          <w:sz w:val="24"/>
          <w:szCs w:val="24"/>
          <w:lang w:val="ru-RU"/>
        </w:rPr>
      </w:pPr>
    </w:p>
    <w:sectPr w:rsidR="00E717B8" w:rsidSect="00FB6014">
      <w:headerReference w:type="default" r:id="rId12"/>
      <w:footerReference w:type="default" r:id="rId13"/>
      <w:headerReference w:type="first" r:id="rId14"/>
      <w:footerReference w:type="first" r:id="rId15"/>
      <w:pgSz w:w="15840" w:h="12240" w:orient="landscape" w:code="1"/>
      <w:pgMar w:top="1701" w:right="851" w:bottom="567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83279" w14:textId="77777777" w:rsidR="005A5D44" w:rsidRDefault="005A5D44">
      <w:r>
        <w:separator/>
      </w:r>
    </w:p>
  </w:endnote>
  <w:endnote w:type="continuationSeparator" w:id="0">
    <w:p w14:paraId="6F4D9EEC" w14:textId="77777777" w:rsidR="005A5D44" w:rsidRDefault="005A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ianz Neo">
    <w:altName w:val="Calibri"/>
    <w:charset w:val="00"/>
    <w:family w:val="swiss"/>
    <w:pitch w:val="variable"/>
    <w:sig w:usb0="A0000067" w:usb1="00000001" w:usb2="00000000" w:usb3="00000000" w:csb0="00000093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llianz Sans Cyr">
    <w:charset w:val="CC"/>
    <w:family w:val="auto"/>
    <w:pitch w:val="variable"/>
    <w:sig w:usb0="A00002AF" w:usb1="5000E96A" w:usb2="00000000" w:usb3="00000000" w:csb0="00000197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0825" w14:textId="39A8CC82" w:rsidR="00DB3C06" w:rsidRPr="009172FA" w:rsidRDefault="00DB3C06" w:rsidP="009526CF">
    <w:pPr>
      <w:jc w:val="right"/>
      <w:rPr>
        <w:rFonts w:ascii="Arial" w:hAnsi="Arial" w:cs="Arial"/>
        <w:sz w:val="16"/>
        <w:szCs w:val="16"/>
        <w:lang w:val="bg-BG"/>
      </w:rPr>
    </w:pPr>
    <w:r w:rsidRPr="009172FA">
      <w:rPr>
        <w:rFonts w:ascii="Arial" w:hAnsi="Arial" w:cs="Arial"/>
        <w:sz w:val="16"/>
        <w:szCs w:val="16"/>
        <w:lang w:val="bg-BG"/>
      </w:rPr>
      <w:t xml:space="preserve">Страница </w:t>
    </w:r>
    <w:r w:rsidRPr="009172FA">
      <w:rPr>
        <w:rStyle w:val="PageNumber"/>
        <w:rFonts w:ascii="Arial" w:hAnsi="Arial" w:cs="Arial"/>
        <w:sz w:val="16"/>
        <w:szCs w:val="16"/>
      </w:rPr>
      <w:fldChar w:fldCharType="begin"/>
    </w:r>
    <w:r w:rsidRPr="009172FA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172FA">
      <w:rPr>
        <w:rStyle w:val="PageNumber"/>
        <w:rFonts w:ascii="Arial" w:hAnsi="Arial" w:cs="Arial"/>
        <w:sz w:val="16"/>
        <w:szCs w:val="16"/>
      </w:rPr>
      <w:fldChar w:fldCharType="separate"/>
    </w:r>
    <w:r w:rsidR="00FD4EF0" w:rsidRPr="009172FA">
      <w:rPr>
        <w:rStyle w:val="PageNumber"/>
        <w:rFonts w:ascii="Arial" w:hAnsi="Arial" w:cs="Arial"/>
        <w:noProof/>
        <w:sz w:val="16"/>
        <w:szCs w:val="16"/>
      </w:rPr>
      <w:t>2</w:t>
    </w:r>
    <w:r w:rsidRPr="009172FA">
      <w:rPr>
        <w:rStyle w:val="PageNumber"/>
        <w:rFonts w:ascii="Arial" w:hAnsi="Arial" w:cs="Arial"/>
        <w:sz w:val="16"/>
        <w:szCs w:val="16"/>
      </w:rPr>
      <w:fldChar w:fldCharType="end"/>
    </w:r>
    <w:r w:rsidRPr="009172FA">
      <w:rPr>
        <w:rStyle w:val="PageNumber"/>
        <w:rFonts w:ascii="Arial" w:hAnsi="Arial" w:cs="Arial"/>
        <w:sz w:val="16"/>
        <w:szCs w:val="16"/>
        <w:lang w:val="bg-BG"/>
      </w:rPr>
      <w:t xml:space="preserve"> от </w:t>
    </w:r>
    <w:r w:rsidRPr="009172FA">
      <w:rPr>
        <w:rStyle w:val="PageNumber"/>
        <w:rFonts w:ascii="Arial" w:hAnsi="Arial" w:cs="Arial"/>
        <w:sz w:val="16"/>
        <w:szCs w:val="16"/>
      </w:rPr>
      <w:fldChar w:fldCharType="begin"/>
    </w:r>
    <w:r w:rsidRPr="009172FA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172FA">
      <w:rPr>
        <w:rStyle w:val="PageNumber"/>
        <w:rFonts w:ascii="Arial" w:hAnsi="Arial" w:cs="Arial"/>
        <w:sz w:val="16"/>
        <w:szCs w:val="16"/>
      </w:rPr>
      <w:fldChar w:fldCharType="separate"/>
    </w:r>
    <w:r w:rsidR="00FD4EF0" w:rsidRPr="009172FA">
      <w:rPr>
        <w:rStyle w:val="PageNumber"/>
        <w:rFonts w:ascii="Arial" w:hAnsi="Arial" w:cs="Arial"/>
        <w:noProof/>
        <w:sz w:val="16"/>
        <w:szCs w:val="16"/>
      </w:rPr>
      <w:t>2</w:t>
    </w:r>
    <w:r w:rsidRPr="009172FA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4D80E" w14:textId="77777777" w:rsidR="00DB3C06" w:rsidRPr="007170FD" w:rsidRDefault="00DB3C06" w:rsidP="007170FD">
    <w:pPr>
      <w:pStyle w:val="Footer"/>
      <w:jc w:val="right"/>
      <w:rPr>
        <w:rFonts w:ascii="Allianz Sans Light Cyr" w:hAnsi="Allianz Sans Light Cyr"/>
        <w:szCs w:val="22"/>
      </w:rPr>
    </w:pPr>
    <w:r w:rsidRPr="007170FD">
      <w:rPr>
        <w:rFonts w:ascii="Allianz Sans Light Cyr" w:hAnsi="Allianz Sans Light Cyr"/>
        <w:szCs w:val="22"/>
        <w:lang w:val="bg-BG"/>
      </w:rPr>
      <w:t>Страница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PAGE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1</w:t>
    </w:r>
    <w:r w:rsidRPr="007170FD">
      <w:rPr>
        <w:rFonts w:ascii="Allianz Sans Light Cyr" w:hAnsi="Allianz Sans Light Cyr"/>
        <w:bCs/>
        <w:szCs w:val="22"/>
      </w:rPr>
      <w:fldChar w:fldCharType="end"/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szCs w:val="22"/>
        <w:lang w:val="bg-BG"/>
      </w:rPr>
      <w:t>от</w:t>
    </w:r>
    <w:r w:rsidRPr="007170FD">
      <w:rPr>
        <w:rFonts w:ascii="Allianz Sans Light Cyr" w:hAnsi="Allianz Sans Light Cyr"/>
        <w:szCs w:val="22"/>
      </w:rPr>
      <w:t xml:space="preserve"> </w:t>
    </w:r>
    <w:r w:rsidRPr="007170FD">
      <w:rPr>
        <w:rFonts w:ascii="Allianz Sans Light Cyr" w:hAnsi="Allianz Sans Light Cyr"/>
        <w:bCs/>
        <w:szCs w:val="22"/>
      </w:rPr>
      <w:fldChar w:fldCharType="begin"/>
    </w:r>
    <w:r w:rsidRPr="007170FD">
      <w:rPr>
        <w:rFonts w:ascii="Allianz Sans Light Cyr" w:hAnsi="Allianz Sans Light Cyr"/>
        <w:bCs/>
        <w:szCs w:val="22"/>
      </w:rPr>
      <w:instrText xml:space="preserve"> NUMPAGES  </w:instrText>
    </w:r>
    <w:r w:rsidRPr="007170FD">
      <w:rPr>
        <w:rFonts w:ascii="Allianz Sans Light Cyr" w:hAnsi="Allianz Sans Light Cyr"/>
        <w:bCs/>
        <w:szCs w:val="22"/>
      </w:rPr>
      <w:fldChar w:fldCharType="separate"/>
    </w:r>
    <w:r>
      <w:rPr>
        <w:rFonts w:ascii="Allianz Sans Light Cyr" w:hAnsi="Allianz Sans Light Cyr"/>
        <w:bCs/>
        <w:noProof/>
        <w:szCs w:val="22"/>
      </w:rPr>
      <w:t>2</w:t>
    </w:r>
    <w:r w:rsidRPr="007170FD">
      <w:rPr>
        <w:rFonts w:ascii="Allianz Sans Light Cyr" w:hAnsi="Allianz Sans Light Cyr"/>
        <w:bCs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58A09" w14:textId="77777777" w:rsidR="005A5D44" w:rsidRDefault="005A5D44">
      <w:r>
        <w:separator/>
      </w:r>
    </w:p>
  </w:footnote>
  <w:footnote w:type="continuationSeparator" w:id="0">
    <w:p w14:paraId="0CFB5AF6" w14:textId="77777777" w:rsidR="005A5D44" w:rsidRDefault="005A5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F1C40" w14:textId="5B3DD36F" w:rsidR="00FB6014" w:rsidRPr="00420131" w:rsidRDefault="00FB6014" w:rsidP="00340090">
    <w:pPr>
      <w:pStyle w:val="Header"/>
      <w:ind w:firstLine="2160"/>
      <w:jc w:val="right"/>
      <w:rPr>
        <w:rFonts w:ascii="Arial" w:hAnsi="Arial" w:cs="Arial"/>
        <w:lang w:val="bg-BG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8436EC5" wp14:editId="069A41C2">
          <wp:simplePos x="0" y="0"/>
          <wp:positionH relativeFrom="column">
            <wp:posOffset>304</wp:posOffset>
          </wp:positionH>
          <wp:positionV relativeFrom="paragraph">
            <wp:posOffset>-2236</wp:posOffset>
          </wp:positionV>
          <wp:extent cx="1475105" cy="372110"/>
          <wp:effectExtent l="0" t="0" r="0" b="8890"/>
          <wp:wrapSquare wrapText="bothSides"/>
          <wp:docPr id="215392019" name="Picture 2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062652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372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D7595" w:rsidRPr="00833622">
      <w:rPr>
        <w:rFonts w:ascii="Calibri" w:hAnsi="Calibri" w:cs="Calibri"/>
        <w:lang w:val="ru-RU"/>
      </w:rPr>
      <w:t xml:space="preserve">Приложение </w:t>
    </w:r>
    <w:r w:rsidR="000F6B1C">
      <w:rPr>
        <w:rFonts w:ascii="Calibri" w:hAnsi="Calibri" w:cs="Calibri"/>
        <w:lang w:val="ru-RU"/>
      </w:rPr>
      <w:t>3</w:t>
    </w:r>
    <w:r w:rsidR="000D7595" w:rsidRPr="00833622">
      <w:rPr>
        <w:rFonts w:ascii="Calibri" w:hAnsi="Calibri" w:cs="Calibri"/>
        <w:lang w:val="ru-RU"/>
      </w:rPr>
      <w:t xml:space="preserve"> – Въпросник „Технически характеристики“</w:t>
    </w:r>
    <w:r w:rsidR="000F1228">
      <w:rPr>
        <w:rFonts w:ascii="Calibri" w:hAnsi="Calibri" w:cs="Calibri"/>
        <w:lang w:val="ru-RU"/>
      </w:rPr>
      <w:t xml:space="preserve"> </w:t>
    </w:r>
    <w:r w:rsidR="00420131">
      <w:rPr>
        <w:rFonts w:ascii="Calibri" w:hAnsi="Calibri" w:cs="Calibri"/>
        <w:lang w:val="ru-RU"/>
      </w:rPr>
      <w:t xml:space="preserve">за ПОС терминали и ПИН ПАД устройства с операционна система </w:t>
    </w:r>
    <w:r w:rsidR="00420131">
      <w:rPr>
        <w:rFonts w:ascii="Calibri" w:hAnsi="Calibri" w:cs="Calibri"/>
      </w:rPr>
      <w:t>Android</w:t>
    </w:r>
    <w:r w:rsidR="00420131">
      <w:rPr>
        <w:rFonts w:ascii="Calibri" w:hAnsi="Calibri" w:cs="Calibri"/>
        <w:lang w:val="bg-BG"/>
      </w:rPr>
      <w:t xml:space="preserve"> или </w:t>
    </w:r>
    <w:r w:rsidR="00420131">
      <w:rPr>
        <w:rFonts w:ascii="Calibri" w:hAnsi="Calibri" w:cs="Calibri"/>
      </w:rPr>
      <w:t>Lunix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0FC98" w14:textId="77777777" w:rsidR="00DB3C06" w:rsidRPr="00F94B93" w:rsidRDefault="005A5D44" w:rsidP="003146E1">
    <w:pPr>
      <w:pStyle w:val="Header"/>
      <w:rPr>
        <w:rFonts w:ascii="Allianz Sans Cyr" w:hAnsi="Allianz Sans Cyr"/>
        <w:sz w:val="28"/>
        <w:szCs w:val="28"/>
        <w:lang w:val="bg-BG"/>
      </w:rPr>
    </w:pPr>
    <w:r>
      <w:rPr>
        <w:rFonts w:ascii="Allianz Sans Cyr" w:hAnsi="Allianz Sans Cyr"/>
        <w:sz w:val="28"/>
        <w:szCs w:val="28"/>
      </w:rPr>
      <w:object w:dxaOrig="1440" w:dyaOrig="1440" w14:anchorId="444F8D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572.3pt;margin-top:-1.15pt;width:83.7pt;height:21.6pt;z-index:251658240">
          <v:imagedata r:id="rId1" o:title=""/>
          <w10:wrap type="topAndBottom"/>
        </v:shape>
        <o:OLEObject Type="Embed" ProgID="PBrush" ShapeID="_x0000_s1026" DrawAspect="Content" ObjectID="_1839657325" r:id="rId2"/>
      </w:object>
    </w:r>
    <w:r w:rsidR="00DB3C06" w:rsidRPr="00F94B93">
      <w:rPr>
        <w:rFonts w:ascii="Allianz Sans Cyr" w:hAnsi="Allianz Sans Cyr"/>
        <w:sz w:val="28"/>
        <w:szCs w:val="28"/>
        <w:lang w:val="bg-BG"/>
      </w:rPr>
      <w:t xml:space="preserve">Алианц България </w:t>
    </w:r>
  </w:p>
  <w:p w14:paraId="0D7705B9" w14:textId="77777777" w:rsidR="00DB3C06" w:rsidRPr="00F94B93" w:rsidRDefault="00DB3C06" w:rsidP="003146E1">
    <w:pPr>
      <w:tabs>
        <w:tab w:val="left" w:pos="360"/>
      </w:tabs>
      <w:rPr>
        <w:rFonts w:ascii="Allianz Sans Cyr" w:hAnsi="Allianz Sans Cyr" w:cs="Arial"/>
        <w:sz w:val="28"/>
        <w:szCs w:val="28"/>
        <w:lang w:val="bg-BG"/>
      </w:rPr>
    </w:pPr>
    <w:r w:rsidRPr="00F94B93">
      <w:rPr>
        <w:rFonts w:ascii="Allianz Sans Cyr" w:hAnsi="Allianz Sans Cyr"/>
        <w:sz w:val="28"/>
        <w:szCs w:val="28"/>
        <w:lang w:val="bg-BG"/>
      </w:rPr>
      <w:t xml:space="preserve">Въпросник </w:t>
    </w:r>
    <w:r>
      <w:rPr>
        <w:rFonts w:ascii="Allianz Sans Cyr" w:hAnsi="Allianz Sans Cyr"/>
        <w:sz w:val="28"/>
        <w:szCs w:val="28"/>
        <w:lang w:val="bg-BG"/>
      </w:rPr>
      <w:t>към</w:t>
    </w:r>
    <w:r w:rsidRPr="00F94B93">
      <w:rPr>
        <w:rFonts w:ascii="Allianz Sans Cyr" w:hAnsi="Allianz Sans Cyr"/>
        <w:sz w:val="28"/>
        <w:szCs w:val="28"/>
        <w:lang w:val="bg-BG"/>
      </w:rPr>
      <w:t xml:space="preserve"> компания-кандидат за доставчик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618"/>
    <w:multiLevelType w:val="hybridMultilevel"/>
    <w:tmpl w:val="0540AEBE"/>
    <w:lvl w:ilvl="0" w:tplc="6E6C90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B56A2"/>
    <w:multiLevelType w:val="singleLevel"/>
    <w:tmpl w:val="AB6AAE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C2E50DA"/>
    <w:multiLevelType w:val="hybridMultilevel"/>
    <w:tmpl w:val="DE1439F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7564F"/>
    <w:multiLevelType w:val="hybridMultilevel"/>
    <w:tmpl w:val="28849D6A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C0BC3"/>
    <w:multiLevelType w:val="hybridMultilevel"/>
    <w:tmpl w:val="D0C81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795"/>
    <w:multiLevelType w:val="hybridMultilevel"/>
    <w:tmpl w:val="188E79BE"/>
    <w:lvl w:ilvl="0" w:tplc="318C2094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401898"/>
    <w:multiLevelType w:val="multilevel"/>
    <w:tmpl w:val="49687256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E1597C"/>
    <w:multiLevelType w:val="singleLevel"/>
    <w:tmpl w:val="8640D0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9987459"/>
    <w:multiLevelType w:val="hybridMultilevel"/>
    <w:tmpl w:val="C644B0C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DB3704F"/>
    <w:multiLevelType w:val="hybridMultilevel"/>
    <w:tmpl w:val="69205588"/>
    <w:lvl w:ilvl="0" w:tplc="32FEC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86A94"/>
    <w:multiLevelType w:val="hybridMultilevel"/>
    <w:tmpl w:val="F35EFF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51C3"/>
    <w:multiLevelType w:val="hybridMultilevel"/>
    <w:tmpl w:val="EB1E7CF0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40F82A8B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70D81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C66E3"/>
    <w:multiLevelType w:val="hybridMultilevel"/>
    <w:tmpl w:val="8490F36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E36D2"/>
    <w:multiLevelType w:val="hybridMultilevel"/>
    <w:tmpl w:val="A660421E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482F6A5B"/>
    <w:multiLevelType w:val="hybridMultilevel"/>
    <w:tmpl w:val="7DE67AD0"/>
    <w:lvl w:ilvl="0" w:tplc="F7F4DB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1EBEA404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90556"/>
    <w:multiLevelType w:val="hybridMultilevel"/>
    <w:tmpl w:val="B552A37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70E"/>
    <w:multiLevelType w:val="hybridMultilevel"/>
    <w:tmpl w:val="33F8298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B22F4"/>
    <w:multiLevelType w:val="hybridMultilevel"/>
    <w:tmpl w:val="58D45936"/>
    <w:lvl w:ilvl="0" w:tplc="D48CA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389B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3872B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2EAACC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5306C2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C15EEA4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71AA2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E80A3B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6466DA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53EF50AF"/>
    <w:multiLevelType w:val="hybridMultilevel"/>
    <w:tmpl w:val="DE1439FA"/>
    <w:lvl w:ilvl="0" w:tplc="80606A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5146A"/>
    <w:multiLevelType w:val="hybridMultilevel"/>
    <w:tmpl w:val="3AA086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90B6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C0A4684"/>
    <w:multiLevelType w:val="hybridMultilevel"/>
    <w:tmpl w:val="FDCABF4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CA620FE"/>
    <w:multiLevelType w:val="hybridMultilevel"/>
    <w:tmpl w:val="D3E46B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48FB"/>
    <w:multiLevelType w:val="hybridMultilevel"/>
    <w:tmpl w:val="FDD099B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80AF8"/>
    <w:multiLevelType w:val="hybridMultilevel"/>
    <w:tmpl w:val="A37A2640"/>
    <w:lvl w:ilvl="0" w:tplc="46967F2E">
      <w:start w:val="1"/>
      <w:numFmt w:val="decimal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31BBB"/>
    <w:multiLevelType w:val="singleLevel"/>
    <w:tmpl w:val="23EA45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D13491B"/>
    <w:multiLevelType w:val="hybridMultilevel"/>
    <w:tmpl w:val="E996D0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A4E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BB1947"/>
    <w:multiLevelType w:val="hybridMultilevel"/>
    <w:tmpl w:val="C43A5FB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CD4ABA"/>
    <w:multiLevelType w:val="singleLevel"/>
    <w:tmpl w:val="152C7A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7311235D"/>
    <w:multiLevelType w:val="singleLevel"/>
    <w:tmpl w:val="A440C4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73C22999"/>
    <w:multiLevelType w:val="hybridMultilevel"/>
    <w:tmpl w:val="29C824F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651D22"/>
    <w:multiLevelType w:val="hybridMultilevel"/>
    <w:tmpl w:val="D0C81CDA"/>
    <w:lvl w:ilvl="0" w:tplc="D1AAF2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933A3"/>
    <w:multiLevelType w:val="hybridMultilevel"/>
    <w:tmpl w:val="6FF0EDA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3A10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155B27"/>
    <w:multiLevelType w:val="hybridMultilevel"/>
    <w:tmpl w:val="E62CB41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1F0E61"/>
    <w:multiLevelType w:val="hybridMultilevel"/>
    <w:tmpl w:val="85688738"/>
    <w:lvl w:ilvl="0" w:tplc="FFB8DA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BEC46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45202E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E278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90F5E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FFAF83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7D4432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849F0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5B0E33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259561220">
    <w:abstractNumId w:val="22"/>
  </w:num>
  <w:num w:numId="2" w16cid:durableId="72166814">
    <w:abstractNumId w:val="7"/>
  </w:num>
  <w:num w:numId="3" w16cid:durableId="42944655">
    <w:abstractNumId w:val="27"/>
  </w:num>
  <w:num w:numId="4" w16cid:durableId="104661276">
    <w:abstractNumId w:val="30"/>
  </w:num>
  <w:num w:numId="5" w16cid:durableId="914362903">
    <w:abstractNumId w:val="1"/>
  </w:num>
  <w:num w:numId="6" w16cid:durableId="961040189">
    <w:abstractNumId w:val="31"/>
  </w:num>
  <w:num w:numId="7" w16cid:durableId="913927541">
    <w:abstractNumId w:val="35"/>
  </w:num>
  <w:num w:numId="8" w16cid:durableId="2040546274">
    <w:abstractNumId w:val="11"/>
  </w:num>
  <w:num w:numId="9" w16cid:durableId="946936047">
    <w:abstractNumId w:val="15"/>
  </w:num>
  <w:num w:numId="10" w16cid:durableId="680396908">
    <w:abstractNumId w:val="34"/>
  </w:num>
  <w:num w:numId="11" w16cid:durableId="1198816137">
    <w:abstractNumId w:val="19"/>
  </w:num>
  <w:num w:numId="12" w16cid:durableId="1364791371">
    <w:abstractNumId w:val="37"/>
  </w:num>
  <w:num w:numId="13" w16cid:durableId="352849460">
    <w:abstractNumId w:val="23"/>
  </w:num>
  <w:num w:numId="14" w16cid:durableId="625040497">
    <w:abstractNumId w:val="32"/>
  </w:num>
  <w:num w:numId="15" w16cid:durableId="1640840844">
    <w:abstractNumId w:val="8"/>
  </w:num>
  <w:num w:numId="16" w16cid:durableId="750273727">
    <w:abstractNumId w:val="3"/>
  </w:num>
  <w:num w:numId="17" w16cid:durableId="1979218138">
    <w:abstractNumId w:val="25"/>
  </w:num>
  <w:num w:numId="18" w16cid:durableId="1023240010">
    <w:abstractNumId w:val="29"/>
  </w:num>
  <w:num w:numId="19" w16cid:durableId="903297523">
    <w:abstractNumId w:val="28"/>
  </w:num>
  <w:num w:numId="20" w16cid:durableId="1959602400">
    <w:abstractNumId w:val="36"/>
  </w:num>
  <w:num w:numId="21" w16cid:durableId="13295603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97824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493910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02081074">
    <w:abstractNumId w:val="9"/>
  </w:num>
  <w:num w:numId="25" w16cid:durableId="1840733117">
    <w:abstractNumId w:val="0"/>
  </w:num>
  <w:num w:numId="26" w16cid:durableId="682634467">
    <w:abstractNumId w:val="20"/>
  </w:num>
  <w:num w:numId="27" w16cid:durableId="1617176588">
    <w:abstractNumId w:val="5"/>
  </w:num>
  <w:num w:numId="28" w16cid:durableId="1985498708">
    <w:abstractNumId w:val="26"/>
  </w:num>
  <w:num w:numId="29" w16cid:durableId="1971666158">
    <w:abstractNumId w:val="6"/>
  </w:num>
  <w:num w:numId="30" w16cid:durableId="199976886">
    <w:abstractNumId w:val="10"/>
  </w:num>
  <w:num w:numId="31" w16cid:durableId="1733043282">
    <w:abstractNumId w:val="14"/>
  </w:num>
  <w:num w:numId="32" w16cid:durableId="1847473623">
    <w:abstractNumId w:val="12"/>
  </w:num>
  <w:num w:numId="33" w16cid:durableId="912011203">
    <w:abstractNumId w:val="18"/>
  </w:num>
  <w:num w:numId="34" w16cid:durableId="315844514">
    <w:abstractNumId w:val="2"/>
  </w:num>
  <w:num w:numId="35" w16cid:durableId="1051424650">
    <w:abstractNumId w:val="17"/>
  </w:num>
  <w:num w:numId="36" w16cid:durableId="106169203">
    <w:abstractNumId w:val="16"/>
  </w:num>
  <w:num w:numId="37" w16cid:durableId="2025784729">
    <w:abstractNumId w:val="33"/>
  </w:num>
  <w:num w:numId="38" w16cid:durableId="1738283070">
    <w:abstractNumId w:val="4"/>
  </w:num>
  <w:num w:numId="39" w16cid:durableId="18446586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30D"/>
    <w:rsid w:val="000002B3"/>
    <w:rsid w:val="000151EF"/>
    <w:rsid w:val="00016B1B"/>
    <w:rsid w:val="00020889"/>
    <w:rsid w:val="00032108"/>
    <w:rsid w:val="00032EB9"/>
    <w:rsid w:val="00036403"/>
    <w:rsid w:val="00040BBC"/>
    <w:rsid w:val="00041199"/>
    <w:rsid w:val="00046D85"/>
    <w:rsid w:val="00052BD5"/>
    <w:rsid w:val="000712D0"/>
    <w:rsid w:val="00073B82"/>
    <w:rsid w:val="00080510"/>
    <w:rsid w:val="0008574D"/>
    <w:rsid w:val="000A0F82"/>
    <w:rsid w:val="000A5CDF"/>
    <w:rsid w:val="000B63DD"/>
    <w:rsid w:val="000D05AF"/>
    <w:rsid w:val="000D1CEE"/>
    <w:rsid w:val="000D7595"/>
    <w:rsid w:val="000E1D70"/>
    <w:rsid w:val="000E3618"/>
    <w:rsid w:val="000E367D"/>
    <w:rsid w:val="000E4C0A"/>
    <w:rsid w:val="000E5D60"/>
    <w:rsid w:val="000E7043"/>
    <w:rsid w:val="000F1228"/>
    <w:rsid w:val="000F14D8"/>
    <w:rsid w:val="000F6B1C"/>
    <w:rsid w:val="001013D3"/>
    <w:rsid w:val="00104C9A"/>
    <w:rsid w:val="001050FB"/>
    <w:rsid w:val="0010556E"/>
    <w:rsid w:val="001111D6"/>
    <w:rsid w:val="00111897"/>
    <w:rsid w:val="00114BF5"/>
    <w:rsid w:val="001220D0"/>
    <w:rsid w:val="00132106"/>
    <w:rsid w:val="001321DB"/>
    <w:rsid w:val="001363F2"/>
    <w:rsid w:val="00144761"/>
    <w:rsid w:val="00146A94"/>
    <w:rsid w:val="001479E2"/>
    <w:rsid w:val="00151AEE"/>
    <w:rsid w:val="00155E68"/>
    <w:rsid w:val="00165566"/>
    <w:rsid w:val="001774D7"/>
    <w:rsid w:val="00181CCB"/>
    <w:rsid w:val="00192611"/>
    <w:rsid w:val="001A0D2A"/>
    <w:rsid w:val="001A5B4A"/>
    <w:rsid w:val="001A7E80"/>
    <w:rsid w:val="001B057F"/>
    <w:rsid w:val="001B3CAB"/>
    <w:rsid w:val="001B3F29"/>
    <w:rsid w:val="001B7DD0"/>
    <w:rsid w:val="001C4520"/>
    <w:rsid w:val="001D2269"/>
    <w:rsid w:val="001E0D86"/>
    <w:rsid w:val="001E1F8C"/>
    <w:rsid w:val="001E50A9"/>
    <w:rsid w:val="001E65CF"/>
    <w:rsid w:val="001F14E5"/>
    <w:rsid w:val="001F5F0D"/>
    <w:rsid w:val="001F6031"/>
    <w:rsid w:val="001F7212"/>
    <w:rsid w:val="0020284F"/>
    <w:rsid w:val="002029B0"/>
    <w:rsid w:val="002033CE"/>
    <w:rsid w:val="00216C8E"/>
    <w:rsid w:val="00224EF4"/>
    <w:rsid w:val="00232533"/>
    <w:rsid w:val="0023668D"/>
    <w:rsid w:val="0024010E"/>
    <w:rsid w:val="002406D0"/>
    <w:rsid w:val="00243892"/>
    <w:rsid w:val="00250ED6"/>
    <w:rsid w:val="00255EA8"/>
    <w:rsid w:val="0025675F"/>
    <w:rsid w:val="00257D79"/>
    <w:rsid w:val="002617FD"/>
    <w:rsid w:val="00264643"/>
    <w:rsid w:val="00265A2D"/>
    <w:rsid w:val="00267C24"/>
    <w:rsid w:val="00285A54"/>
    <w:rsid w:val="00294111"/>
    <w:rsid w:val="00295256"/>
    <w:rsid w:val="002A3FC8"/>
    <w:rsid w:val="002B0033"/>
    <w:rsid w:val="002B5F8C"/>
    <w:rsid w:val="002D25CC"/>
    <w:rsid w:val="002D42CA"/>
    <w:rsid w:val="002E124A"/>
    <w:rsid w:val="002E44DD"/>
    <w:rsid w:val="002F2333"/>
    <w:rsid w:val="002F3EC2"/>
    <w:rsid w:val="002F4747"/>
    <w:rsid w:val="0030397C"/>
    <w:rsid w:val="003053CD"/>
    <w:rsid w:val="00313E32"/>
    <w:rsid w:val="003146E1"/>
    <w:rsid w:val="0032599D"/>
    <w:rsid w:val="00325E68"/>
    <w:rsid w:val="00340090"/>
    <w:rsid w:val="0034297F"/>
    <w:rsid w:val="00353DCE"/>
    <w:rsid w:val="00362FD0"/>
    <w:rsid w:val="00380EE6"/>
    <w:rsid w:val="0038205F"/>
    <w:rsid w:val="00395CD2"/>
    <w:rsid w:val="00395E6F"/>
    <w:rsid w:val="00396ECB"/>
    <w:rsid w:val="003A4281"/>
    <w:rsid w:val="003A5966"/>
    <w:rsid w:val="003A7A24"/>
    <w:rsid w:val="003C0244"/>
    <w:rsid w:val="003C02B9"/>
    <w:rsid w:val="003D2C3E"/>
    <w:rsid w:val="003D6A6F"/>
    <w:rsid w:val="003E71A6"/>
    <w:rsid w:val="003E71CD"/>
    <w:rsid w:val="003F0A36"/>
    <w:rsid w:val="003F15D2"/>
    <w:rsid w:val="00402D2C"/>
    <w:rsid w:val="00404889"/>
    <w:rsid w:val="004052E2"/>
    <w:rsid w:val="004129D9"/>
    <w:rsid w:val="00420131"/>
    <w:rsid w:val="00421C01"/>
    <w:rsid w:val="0042253E"/>
    <w:rsid w:val="004242E4"/>
    <w:rsid w:val="00431AEE"/>
    <w:rsid w:val="00447045"/>
    <w:rsid w:val="0046020B"/>
    <w:rsid w:val="004621AA"/>
    <w:rsid w:val="00467CC3"/>
    <w:rsid w:val="00467E94"/>
    <w:rsid w:val="00472637"/>
    <w:rsid w:val="004777A4"/>
    <w:rsid w:val="00494B49"/>
    <w:rsid w:val="0049548D"/>
    <w:rsid w:val="00497C4F"/>
    <w:rsid w:val="004B3181"/>
    <w:rsid w:val="004B58F6"/>
    <w:rsid w:val="004D2B0F"/>
    <w:rsid w:val="004D49A9"/>
    <w:rsid w:val="004D6BA1"/>
    <w:rsid w:val="004E1A40"/>
    <w:rsid w:val="00503299"/>
    <w:rsid w:val="005145B4"/>
    <w:rsid w:val="005207D5"/>
    <w:rsid w:val="0052444A"/>
    <w:rsid w:val="00524A5D"/>
    <w:rsid w:val="00540D82"/>
    <w:rsid w:val="0054486E"/>
    <w:rsid w:val="00547DDB"/>
    <w:rsid w:val="00551C97"/>
    <w:rsid w:val="00552AC6"/>
    <w:rsid w:val="00553C19"/>
    <w:rsid w:val="00554DB6"/>
    <w:rsid w:val="00556D05"/>
    <w:rsid w:val="00564C20"/>
    <w:rsid w:val="005716BF"/>
    <w:rsid w:val="005723ED"/>
    <w:rsid w:val="00572AB4"/>
    <w:rsid w:val="005737EB"/>
    <w:rsid w:val="00575C75"/>
    <w:rsid w:val="0057796E"/>
    <w:rsid w:val="0058264C"/>
    <w:rsid w:val="00584673"/>
    <w:rsid w:val="00587B90"/>
    <w:rsid w:val="005913C8"/>
    <w:rsid w:val="00594036"/>
    <w:rsid w:val="005A241A"/>
    <w:rsid w:val="005A25D2"/>
    <w:rsid w:val="005A5D44"/>
    <w:rsid w:val="005B0AB0"/>
    <w:rsid w:val="005B19F1"/>
    <w:rsid w:val="005B6D1E"/>
    <w:rsid w:val="005B7454"/>
    <w:rsid w:val="005C1E13"/>
    <w:rsid w:val="005C34FC"/>
    <w:rsid w:val="005C4998"/>
    <w:rsid w:val="005C4D35"/>
    <w:rsid w:val="005D46D6"/>
    <w:rsid w:val="005D4A74"/>
    <w:rsid w:val="005E4846"/>
    <w:rsid w:val="005E5416"/>
    <w:rsid w:val="005E5717"/>
    <w:rsid w:val="005E598B"/>
    <w:rsid w:val="005E5A3D"/>
    <w:rsid w:val="005E64E8"/>
    <w:rsid w:val="005E6D87"/>
    <w:rsid w:val="005F235C"/>
    <w:rsid w:val="005F345F"/>
    <w:rsid w:val="006168B9"/>
    <w:rsid w:val="00617CBF"/>
    <w:rsid w:val="00620FF6"/>
    <w:rsid w:val="0062480E"/>
    <w:rsid w:val="00627B4B"/>
    <w:rsid w:val="006310E4"/>
    <w:rsid w:val="00631213"/>
    <w:rsid w:val="0063797C"/>
    <w:rsid w:val="00641AFE"/>
    <w:rsid w:val="00643384"/>
    <w:rsid w:val="00646355"/>
    <w:rsid w:val="006631B2"/>
    <w:rsid w:val="00667A24"/>
    <w:rsid w:val="0067222C"/>
    <w:rsid w:val="0067645D"/>
    <w:rsid w:val="00686AEF"/>
    <w:rsid w:val="0069336E"/>
    <w:rsid w:val="006951EA"/>
    <w:rsid w:val="00696289"/>
    <w:rsid w:val="006A01B9"/>
    <w:rsid w:val="006B0CE8"/>
    <w:rsid w:val="006B1641"/>
    <w:rsid w:val="006B17EF"/>
    <w:rsid w:val="006C2848"/>
    <w:rsid w:val="006C7599"/>
    <w:rsid w:val="006D41A6"/>
    <w:rsid w:val="006D61E2"/>
    <w:rsid w:val="006E0DF1"/>
    <w:rsid w:val="006E50AA"/>
    <w:rsid w:val="006F1160"/>
    <w:rsid w:val="006F2605"/>
    <w:rsid w:val="006F6E8C"/>
    <w:rsid w:val="00705810"/>
    <w:rsid w:val="00713D9D"/>
    <w:rsid w:val="007170FD"/>
    <w:rsid w:val="007203E3"/>
    <w:rsid w:val="00721D66"/>
    <w:rsid w:val="007228C9"/>
    <w:rsid w:val="00722C4B"/>
    <w:rsid w:val="007240EC"/>
    <w:rsid w:val="0073003E"/>
    <w:rsid w:val="0073135C"/>
    <w:rsid w:val="00733DB3"/>
    <w:rsid w:val="00737A01"/>
    <w:rsid w:val="00741538"/>
    <w:rsid w:val="00743200"/>
    <w:rsid w:val="00744716"/>
    <w:rsid w:val="00745F66"/>
    <w:rsid w:val="00746634"/>
    <w:rsid w:val="00750089"/>
    <w:rsid w:val="007574F8"/>
    <w:rsid w:val="00771800"/>
    <w:rsid w:val="00771BD3"/>
    <w:rsid w:val="007754A1"/>
    <w:rsid w:val="00796218"/>
    <w:rsid w:val="00797D54"/>
    <w:rsid w:val="007A6285"/>
    <w:rsid w:val="007A6EEC"/>
    <w:rsid w:val="007B4EB6"/>
    <w:rsid w:val="007B79FF"/>
    <w:rsid w:val="007C1A57"/>
    <w:rsid w:val="007C49E6"/>
    <w:rsid w:val="007C7B29"/>
    <w:rsid w:val="007E74BC"/>
    <w:rsid w:val="007F456B"/>
    <w:rsid w:val="007F500F"/>
    <w:rsid w:val="00802E9A"/>
    <w:rsid w:val="00803B03"/>
    <w:rsid w:val="008049C5"/>
    <w:rsid w:val="00804C8B"/>
    <w:rsid w:val="00817024"/>
    <w:rsid w:val="00820CDC"/>
    <w:rsid w:val="008318AE"/>
    <w:rsid w:val="00833622"/>
    <w:rsid w:val="00834FDF"/>
    <w:rsid w:val="0083703D"/>
    <w:rsid w:val="00844D72"/>
    <w:rsid w:val="008513AC"/>
    <w:rsid w:val="00851E8B"/>
    <w:rsid w:val="00854B3B"/>
    <w:rsid w:val="00866FB1"/>
    <w:rsid w:val="008704CD"/>
    <w:rsid w:val="00870A36"/>
    <w:rsid w:val="008750A2"/>
    <w:rsid w:val="008866F3"/>
    <w:rsid w:val="008A15F8"/>
    <w:rsid w:val="008A762B"/>
    <w:rsid w:val="008B3AE6"/>
    <w:rsid w:val="008C42A5"/>
    <w:rsid w:val="008E5917"/>
    <w:rsid w:val="008E77FF"/>
    <w:rsid w:val="008F0903"/>
    <w:rsid w:val="008F1161"/>
    <w:rsid w:val="008F518B"/>
    <w:rsid w:val="008F5FB6"/>
    <w:rsid w:val="008F78E5"/>
    <w:rsid w:val="00900C0D"/>
    <w:rsid w:val="00904F95"/>
    <w:rsid w:val="0091212A"/>
    <w:rsid w:val="00914802"/>
    <w:rsid w:val="009172FA"/>
    <w:rsid w:val="009176A0"/>
    <w:rsid w:val="00924F9C"/>
    <w:rsid w:val="00934419"/>
    <w:rsid w:val="00943B85"/>
    <w:rsid w:val="0094763E"/>
    <w:rsid w:val="0095116A"/>
    <w:rsid w:val="009526CF"/>
    <w:rsid w:val="0095293E"/>
    <w:rsid w:val="00953277"/>
    <w:rsid w:val="009636B0"/>
    <w:rsid w:val="009639FC"/>
    <w:rsid w:val="00963B3B"/>
    <w:rsid w:val="0096419F"/>
    <w:rsid w:val="009654D2"/>
    <w:rsid w:val="0096612D"/>
    <w:rsid w:val="009667DA"/>
    <w:rsid w:val="00971F8F"/>
    <w:rsid w:val="00973F26"/>
    <w:rsid w:val="00974106"/>
    <w:rsid w:val="00990DB3"/>
    <w:rsid w:val="00994E83"/>
    <w:rsid w:val="009956DB"/>
    <w:rsid w:val="009A1876"/>
    <w:rsid w:val="009A20B9"/>
    <w:rsid w:val="009A3B9B"/>
    <w:rsid w:val="009A7B65"/>
    <w:rsid w:val="009D0886"/>
    <w:rsid w:val="009D2025"/>
    <w:rsid w:val="009D2D1A"/>
    <w:rsid w:val="009D42CA"/>
    <w:rsid w:val="009D585C"/>
    <w:rsid w:val="009E6097"/>
    <w:rsid w:val="009F23F8"/>
    <w:rsid w:val="009F25EF"/>
    <w:rsid w:val="009F3390"/>
    <w:rsid w:val="009F5368"/>
    <w:rsid w:val="00A03830"/>
    <w:rsid w:val="00A11DD7"/>
    <w:rsid w:val="00A12793"/>
    <w:rsid w:val="00A14081"/>
    <w:rsid w:val="00A1454B"/>
    <w:rsid w:val="00A165D2"/>
    <w:rsid w:val="00A23BB5"/>
    <w:rsid w:val="00A26DDD"/>
    <w:rsid w:val="00A30A6A"/>
    <w:rsid w:val="00A326BD"/>
    <w:rsid w:val="00A354C1"/>
    <w:rsid w:val="00A37FE5"/>
    <w:rsid w:val="00A40E7A"/>
    <w:rsid w:val="00A477C1"/>
    <w:rsid w:val="00A5503F"/>
    <w:rsid w:val="00A56F15"/>
    <w:rsid w:val="00A57900"/>
    <w:rsid w:val="00A61F1F"/>
    <w:rsid w:val="00A62521"/>
    <w:rsid w:val="00A71872"/>
    <w:rsid w:val="00A77378"/>
    <w:rsid w:val="00A8644A"/>
    <w:rsid w:val="00A921DB"/>
    <w:rsid w:val="00A955B8"/>
    <w:rsid w:val="00AA1866"/>
    <w:rsid w:val="00AA3060"/>
    <w:rsid w:val="00AA53A6"/>
    <w:rsid w:val="00AA663D"/>
    <w:rsid w:val="00AA6C58"/>
    <w:rsid w:val="00AB150D"/>
    <w:rsid w:val="00AB791A"/>
    <w:rsid w:val="00AC4A0B"/>
    <w:rsid w:val="00AD17D2"/>
    <w:rsid w:val="00AD3359"/>
    <w:rsid w:val="00AF0AA9"/>
    <w:rsid w:val="00AF1C03"/>
    <w:rsid w:val="00AF669F"/>
    <w:rsid w:val="00B25985"/>
    <w:rsid w:val="00B32E83"/>
    <w:rsid w:val="00B3530D"/>
    <w:rsid w:val="00B41253"/>
    <w:rsid w:val="00B5525E"/>
    <w:rsid w:val="00B561BE"/>
    <w:rsid w:val="00B60238"/>
    <w:rsid w:val="00B61685"/>
    <w:rsid w:val="00B61AEA"/>
    <w:rsid w:val="00B74A25"/>
    <w:rsid w:val="00B92043"/>
    <w:rsid w:val="00B9207E"/>
    <w:rsid w:val="00BA0A04"/>
    <w:rsid w:val="00BA4E82"/>
    <w:rsid w:val="00BA54D4"/>
    <w:rsid w:val="00BB5779"/>
    <w:rsid w:val="00BC0D30"/>
    <w:rsid w:val="00BC6C6F"/>
    <w:rsid w:val="00BC6F23"/>
    <w:rsid w:val="00BD553A"/>
    <w:rsid w:val="00BE7F67"/>
    <w:rsid w:val="00BF7013"/>
    <w:rsid w:val="00BF73EE"/>
    <w:rsid w:val="00BF7DA3"/>
    <w:rsid w:val="00C100BC"/>
    <w:rsid w:val="00C10A88"/>
    <w:rsid w:val="00C11BAB"/>
    <w:rsid w:val="00C14B5F"/>
    <w:rsid w:val="00C15A84"/>
    <w:rsid w:val="00C214A2"/>
    <w:rsid w:val="00C25237"/>
    <w:rsid w:val="00C25AEC"/>
    <w:rsid w:val="00C305C6"/>
    <w:rsid w:val="00C336B9"/>
    <w:rsid w:val="00C338C3"/>
    <w:rsid w:val="00C40306"/>
    <w:rsid w:val="00C41E5D"/>
    <w:rsid w:val="00C50E64"/>
    <w:rsid w:val="00C629EE"/>
    <w:rsid w:val="00C635AF"/>
    <w:rsid w:val="00C649F5"/>
    <w:rsid w:val="00C65531"/>
    <w:rsid w:val="00C908C2"/>
    <w:rsid w:val="00C9547C"/>
    <w:rsid w:val="00CA1AB0"/>
    <w:rsid w:val="00CA2091"/>
    <w:rsid w:val="00CA4FC3"/>
    <w:rsid w:val="00CA5169"/>
    <w:rsid w:val="00CA62C2"/>
    <w:rsid w:val="00CA7B00"/>
    <w:rsid w:val="00CB3DA3"/>
    <w:rsid w:val="00CC06D5"/>
    <w:rsid w:val="00CC141B"/>
    <w:rsid w:val="00CC32D8"/>
    <w:rsid w:val="00CD3D0D"/>
    <w:rsid w:val="00CE114D"/>
    <w:rsid w:val="00CE629F"/>
    <w:rsid w:val="00CF72C1"/>
    <w:rsid w:val="00D0658F"/>
    <w:rsid w:val="00D07EF7"/>
    <w:rsid w:val="00D12842"/>
    <w:rsid w:val="00D14AED"/>
    <w:rsid w:val="00D23D10"/>
    <w:rsid w:val="00D23E21"/>
    <w:rsid w:val="00D33543"/>
    <w:rsid w:val="00D42033"/>
    <w:rsid w:val="00D450E8"/>
    <w:rsid w:val="00D4684E"/>
    <w:rsid w:val="00D52E44"/>
    <w:rsid w:val="00D607B9"/>
    <w:rsid w:val="00D82D35"/>
    <w:rsid w:val="00D83FA6"/>
    <w:rsid w:val="00D844C6"/>
    <w:rsid w:val="00D852CF"/>
    <w:rsid w:val="00D860E3"/>
    <w:rsid w:val="00D861BB"/>
    <w:rsid w:val="00D86759"/>
    <w:rsid w:val="00DB3C06"/>
    <w:rsid w:val="00DB74E3"/>
    <w:rsid w:val="00DC4184"/>
    <w:rsid w:val="00DC70C5"/>
    <w:rsid w:val="00DD057E"/>
    <w:rsid w:val="00DE46D6"/>
    <w:rsid w:val="00DF27E9"/>
    <w:rsid w:val="00DF4D24"/>
    <w:rsid w:val="00DF5FB3"/>
    <w:rsid w:val="00E079AC"/>
    <w:rsid w:val="00E136BC"/>
    <w:rsid w:val="00E20D3C"/>
    <w:rsid w:val="00E22BE6"/>
    <w:rsid w:val="00E24DCC"/>
    <w:rsid w:val="00E274F9"/>
    <w:rsid w:val="00E300F8"/>
    <w:rsid w:val="00E35CA3"/>
    <w:rsid w:val="00E47E87"/>
    <w:rsid w:val="00E65A7F"/>
    <w:rsid w:val="00E66F1F"/>
    <w:rsid w:val="00E713A3"/>
    <w:rsid w:val="00E717B8"/>
    <w:rsid w:val="00E72BD3"/>
    <w:rsid w:val="00E74CA8"/>
    <w:rsid w:val="00E764CA"/>
    <w:rsid w:val="00E77027"/>
    <w:rsid w:val="00E82B0E"/>
    <w:rsid w:val="00E91107"/>
    <w:rsid w:val="00E911EC"/>
    <w:rsid w:val="00E97F99"/>
    <w:rsid w:val="00EA58F1"/>
    <w:rsid w:val="00EA642D"/>
    <w:rsid w:val="00EB06AD"/>
    <w:rsid w:val="00EB504A"/>
    <w:rsid w:val="00ED5AE6"/>
    <w:rsid w:val="00ED7556"/>
    <w:rsid w:val="00EE0615"/>
    <w:rsid w:val="00EE60A1"/>
    <w:rsid w:val="00EF1678"/>
    <w:rsid w:val="00EF2B77"/>
    <w:rsid w:val="00F034E8"/>
    <w:rsid w:val="00F035E0"/>
    <w:rsid w:val="00F1039C"/>
    <w:rsid w:val="00F10569"/>
    <w:rsid w:val="00F12E62"/>
    <w:rsid w:val="00F2117C"/>
    <w:rsid w:val="00F24558"/>
    <w:rsid w:val="00F2706A"/>
    <w:rsid w:val="00F31EAC"/>
    <w:rsid w:val="00F34D5C"/>
    <w:rsid w:val="00F37338"/>
    <w:rsid w:val="00F46CE5"/>
    <w:rsid w:val="00F5437B"/>
    <w:rsid w:val="00F60440"/>
    <w:rsid w:val="00F6237D"/>
    <w:rsid w:val="00F63017"/>
    <w:rsid w:val="00F66E66"/>
    <w:rsid w:val="00F777FA"/>
    <w:rsid w:val="00F87592"/>
    <w:rsid w:val="00F94B93"/>
    <w:rsid w:val="00FB149B"/>
    <w:rsid w:val="00FB31A3"/>
    <w:rsid w:val="00FB6014"/>
    <w:rsid w:val="00FC5EDA"/>
    <w:rsid w:val="00FD4EF0"/>
    <w:rsid w:val="00FD7BB7"/>
    <w:rsid w:val="00FE152A"/>
    <w:rsid w:val="00FE344B"/>
    <w:rsid w:val="00FE65F1"/>
    <w:rsid w:val="00FE6D1E"/>
    <w:rsid w:val="00FF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26FFF9"/>
  <w15:docId w15:val="{D1DDF228-980A-4410-B0C3-12832D51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4"/>
      <w:lang w:val="bg-BG"/>
    </w:rPr>
  </w:style>
  <w:style w:type="paragraph" w:styleId="Heading2">
    <w:name w:val="heading 2"/>
    <w:basedOn w:val="Normal"/>
    <w:next w:val="Normal"/>
    <w:qFormat/>
    <w:rsid w:val="001F6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Arial" w:hAnsi="Arial"/>
      <w:b/>
      <w:sz w:val="24"/>
      <w:lang w:val="bg-BG"/>
    </w:rPr>
  </w:style>
  <w:style w:type="character" w:styleId="Hyperlink">
    <w:name w:val="Hyperlink"/>
    <w:rsid w:val="00B3530D"/>
    <w:rPr>
      <w:color w:val="0000FF"/>
      <w:u w:val="single"/>
    </w:rPr>
  </w:style>
  <w:style w:type="character" w:styleId="FollowedHyperlink">
    <w:name w:val="FollowedHyperlink"/>
    <w:rsid w:val="00B3530D"/>
    <w:rPr>
      <w:color w:val="800080"/>
      <w:u w:val="single"/>
    </w:rPr>
  </w:style>
  <w:style w:type="character" w:styleId="PageNumber">
    <w:name w:val="page number"/>
    <w:basedOn w:val="DefaultParagraphFont"/>
    <w:rsid w:val="00C10A88"/>
  </w:style>
  <w:style w:type="paragraph" w:styleId="BalloonText">
    <w:name w:val="Balloon Text"/>
    <w:basedOn w:val="Normal"/>
    <w:semiHidden/>
    <w:rsid w:val="004048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8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170FD"/>
    <w:rPr>
      <w:lang w:val="en-US"/>
    </w:rPr>
  </w:style>
  <w:style w:type="paragraph" w:styleId="ListParagraph">
    <w:name w:val="List Paragraph"/>
    <w:basedOn w:val="Normal"/>
    <w:uiPriority w:val="34"/>
    <w:qFormat/>
    <w:rsid w:val="00AC4A0B"/>
    <w:pPr>
      <w:ind w:left="720"/>
      <w:contextualSpacing/>
    </w:pPr>
  </w:style>
  <w:style w:type="paragraph" w:styleId="Revision">
    <w:name w:val="Revision"/>
    <w:hidden/>
    <w:uiPriority w:val="99"/>
    <w:semiHidden/>
    <w:rsid w:val="00CE629F"/>
    <w:rPr>
      <w:lang w:eastAsia="bg-BG"/>
    </w:rPr>
  </w:style>
  <w:style w:type="character" w:styleId="CommentReference">
    <w:name w:val="annotation reference"/>
    <w:basedOn w:val="DefaultParagraphFont"/>
    <w:semiHidden/>
    <w:unhideWhenUsed/>
    <w:rsid w:val="00A921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921DB"/>
  </w:style>
  <w:style w:type="character" w:customStyle="1" w:styleId="CommentTextChar">
    <w:name w:val="Comment Text Char"/>
    <w:basedOn w:val="DefaultParagraphFont"/>
    <w:link w:val="CommentText"/>
    <w:rsid w:val="00A921DB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2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21DB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&#1079;&#1072;&#1087;&#1086;&#1074;&#1077;&#1076;&#1080;\&#1055;&#1083;&#1072;&#1085;&#1086;&#1074;&#1072;%20&#1087;&#1088;&#1086;&#1074;&#1077;&#1088;&#1082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TaxCatchAll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Z3AKF2JDFA7C-1604338179-577988</_dlc_DocId>
    <_dlc_DocIdUrl xmlns="163d59ea-8104-48e1-9486-4684d2f6a530">
      <Url>https://allianzms.sharepoint.com/teams/BG0001-7960639/_layouts/15/DocIdRedir.aspx?ID=Z3AKF2JDFA7C-1604338179-577988</Url>
      <Description>Z3AKF2JDFA7C-1604338179-577988</Description>
    </_dlc_DocIdUrl>
    <TranslatedLang xmlns="069c4447-b47a-4941-a55a-8db0058c46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75124A-0792-4B89-B268-B6337F520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7D70E-6EA1-4988-91FE-497C31D0EC0D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3.xml><?xml version="1.0" encoding="utf-8"?>
<ds:datastoreItem xmlns:ds="http://schemas.openxmlformats.org/officeDocument/2006/customXml" ds:itemID="{7364430B-0B5D-4423-A359-BDC23343D1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63B3D9-03BC-4071-BE5A-5B8CE3054B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EC5C29-82B9-49DB-8BD8-CD64C2D878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Планова проверка.dot</Template>
  <TotalTime>117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121</vt:lpstr>
    </vt:vector>
  </TitlesOfParts>
  <Company>CB BULGARIA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121</dc:title>
  <dc:creator>Allianz</dc:creator>
  <cp:lastModifiedBy>Yankov, Petko (Allianz Bank Bulgaria AD)</cp:lastModifiedBy>
  <cp:revision>98</cp:revision>
  <cp:lastPrinted>2026-04-16T08:49:00Z</cp:lastPrinted>
  <dcterms:created xsi:type="dcterms:W3CDTF">2026-04-16T08:31:00Z</dcterms:created>
  <dcterms:modified xsi:type="dcterms:W3CDTF">2026-05-07T08:09:00Z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ServerID">
    <vt:lpwstr>afd47052-d4b6-4a68-bc46-5ebf2229a14c</vt:lpwstr>
  </property>
  <property fmtid="{D5CDD505-2E9C-101B-9397-08002B2CF9AE}" pid="3" name="Offisync_UniqueId">
    <vt:lpwstr>750938</vt:lpwstr>
  </property>
  <property fmtid="{D5CDD505-2E9C-101B-9397-08002B2CF9AE}" pid="4" name="Offisync_ProviderInitializationData">
    <vt:lpwstr>https://connect.allianz.com</vt:lpwstr>
  </property>
  <property fmtid="{D5CDD505-2E9C-101B-9397-08002B2CF9AE}" pid="5" name="Jive_LatestUserAccountName">
    <vt:lpwstr>ivaylo.karapanchev@bank.allianz.bg</vt:lpwstr>
  </property>
  <property fmtid="{D5CDD505-2E9C-101B-9397-08002B2CF9AE}" pid="6" name="Jive_VersionGuid">
    <vt:lpwstr>7c3816cc-7206-4039-a23d-dc1bd376af13</vt:lpwstr>
  </property>
  <property fmtid="{D5CDD505-2E9C-101B-9397-08002B2CF9AE}" pid="7" name="Offisync_UpdateToken">
    <vt:lpwstr>1</vt:lpwstr>
  </property>
  <property fmtid="{D5CDD505-2E9C-101B-9397-08002B2CF9AE}" pid="8" name="MSIP_Label_ce5f591a-3248-43e9-9b70-1ad50135772d_Enabled">
    <vt:lpwstr>true</vt:lpwstr>
  </property>
  <property fmtid="{D5CDD505-2E9C-101B-9397-08002B2CF9AE}" pid="9" name="MSIP_Label_ce5f591a-3248-43e9-9b70-1ad50135772d_SetDate">
    <vt:lpwstr>2024-02-01T13:44:29Z</vt:lpwstr>
  </property>
  <property fmtid="{D5CDD505-2E9C-101B-9397-08002B2CF9AE}" pid="10" name="MSIP_Label_ce5f591a-3248-43e9-9b70-1ad50135772d_Method">
    <vt:lpwstr>Privileged</vt:lpwstr>
  </property>
  <property fmtid="{D5CDD505-2E9C-101B-9397-08002B2CF9AE}" pid="11" name="MSIP_Label_ce5f591a-3248-43e9-9b70-1ad50135772d_Name">
    <vt:lpwstr>ce5f591a-3248-43e9-9b70-1ad50135772d</vt:lpwstr>
  </property>
  <property fmtid="{D5CDD505-2E9C-101B-9397-08002B2CF9AE}" pid="12" name="MSIP_Label_ce5f591a-3248-43e9-9b70-1ad50135772d_SiteId">
    <vt:lpwstr>6e06e42d-6925-47c6-b9e7-9581c7ca302a</vt:lpwstr>
  </property>
  <property fmtid="{D5CDD505-2E9C-101B-9397-08002B2CF9AE}" pid="13" name="MSIP_Label_ce5f591a-3248-43e9-9b70-1ad50135772d_ActionId">
    <vt:lpwstr>25ae078b-0583-4626-8a67-157c925e94cf</vt:lpwstr>
  </property>
  <property fmtid="{D5CDD505-2E9C-101B-9397-08002B2CF9AE}" pid="14" name="MSIP_Label_ce5f591a-3248-43e9-9b70-1ad50135772d_ContentBits">
    <vt:lpwstr>0</vt:lpwstr>
  </property>
  <property fmtid="{D5CDD505-2E9C-101B-9397-08002B2CF9AE}" pid="15" name="ContentTypeId">
    <vt:lpwstr>0x010100F994C732074BD147AF8751A27408A6D6</vt:lpwstr>
  </property>
  <property fmtid="{D5CDD505-2E9C-101B-9397-08002B2CF9AE}" pid="16" name="Order">
    <vt:r8>20161600</vt:r8>
  </property>
  <property fmtid="{D5CDD505-2E9C-101B-9397-08002B2CF9AE}" pid="17" name="Document_Class">
    <vt:lpwstr/>
  </property>
  <property fmtid="{D5CDD505-2E9C-101B-9397-08002B2CF9AE}" pid="18" name="_dlc_DocIdItemGuid">
    <vt:lpwstr>1fe23c65-7833-4fc8-9be3-37d0a5f8b096</vt:lpwstr>
  </property>
  <property fmtid="{D5CDD505-2E9C-101B-9397-08002B2CF9AE}" pid="19" name="i39c4d1a79f64f938d1b42f85dce8dbb">
    <vt:lpwstr/>
  </property>
  <property fmtid="{D5CDD505-2E9C-101B-9397-08002B2CF9AE}" pid="20" name="DossierDepartment">
    <vt:lpwstr/>
  </property>
  <property fmtid="{D5CDD505-2E9C-101B-9397-08002B2CF9AE}" pid="21" name="AllianzContractingParties">
    <vt:lpwstr/>
  </property>
  <property fmtid="{D5CDD505-2E9C-101B-9397-08002B2CF9AE}" pid="22" name="fe05d5d97fe0412bb1386099f8b827fe">
    <vt:lpwstr/>
  </property>
  <property fmtid="{D5CDD505-2E9C-101B-9397-08002B2CF9AE}" pid="23" name="MediaServiceImageTags">
    <vt:lpwstr/>
  </property>
</Properties>
</file>